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2636"/>
        <w:gridCol w:w="3934"/>
      </w:tblGrid>
      <w:tr w:rsidR="00061F68" w:rsidTr="00061F68">
        <w:tc>
          <w:tcPr>
            <w:tcW w:w="3284" w:type="dxa"/>
          </w:tcPr>
          <w:p w:rsidR="00061F68" w:rsidRDefault="00061F68" w:rsidP="0033436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6" w:type="dxa"/>
          </w:tcPr>
          <w:p w:rsidR="00061F68" w:rsidRDefault="00061F68" w:rsidP="0033436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4" w:type="dxa"/>
          </w:tcPr>
          <w:p w:rsidR="00061F68" w:rsidRPr="00061F68" w:rsidRDefault="00061F68" w:rsidP="00334364">
            <w:pPr>
              <w:rPr>
                <w:rFonts w:ascii="Times New Roman" w:hAnsi="Times New Roman"/>
                <w:szCs w:val="28"/>
                <w:lang w:val="uk-UA"/>
              </w:rPr>
            </w:pPr>
            <w:r w:rsidRPr="00061F68">
              <w:rPr>
                <w:rFonts w:ascii="Times New Roman" w:hAnsi="Times New Roman"/>
                <w:szCs w:val="28"/>
                <w:lang w:val="uk-UA"/>
              </w:rPr>
              <w:t>Додаток</w:t>
            </w:r>
          </w:p>
          <w:p w:rsidR="00061F68" w:rsidRPr="00061F68" w:rsidRDefault="00061F68" w:rsidP="00334364">
            <w:pPr>
              <w:rPr>
                <w:rFonts w:ascii="Times New Roman" w:hAnsi="Times New Roman"/>
                <w:szCs w:val="28"/>
                <w:lang w:val="uk-UA"/>
              </w:rPr>
            </w:pPr>
            <w:r w:rsidRPr="00061F68">
              <w:rPr>
                <w:rFonts w:ascii="Times New Roman" w:hAnsi="Times New Roman"/>
                <w:szCs w:val="28"/>
                <w:lang w:val="uk-UA"/>
              </w:rPr>
              <w:t>до наказу ДОЗ ОДА</w:t>
            </w:r>
          </w:p>
          <w:p w:rsidR="00061F68" w:rsidRPr="00061F68" w:rsidRDefault="00061F68" w:rsidP="00334364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61F68">
              <w:rPr>
                <w:rFonts w:ascii="Times New Roman" w:hAnsi="Times New Roman"/>
                <w:szCs w:val="28"/>
                <w:lang w:val="uk-UA"/>
              </w:rPr>
              <w:t>від                    №</w:t>
            </w:r>
          </w:p>
        </w:tc>
      </w:tr>
    </w:tbl>
    <w:p w:rsidR="006440C4" w:rsidRDefault="006440C4" w:rsidP="00334364">
      <w:pPr>
        <w:rPr>
          <w:rFonts w:ascii="Times New Roman" w:hAnsi="Times New Roman"/>
          <w:sz w:val="24"/>
          <w:szCs w:val="24"/>
          <w:lang w:val="uk-UA"/>
        </w:rPr>
      </w:pPr>
    </w:p>
    <w:p w:rsidR="00061F68" w:rsidRPr="002D6515" w:rsidRDefault="00061F68" w:rsidP="00061F68">
      <w:pPr>
        <w:jc w:val="center"/>
        <w:rPr>
          <w:rFonts w:ascii="Times New Roman" w:hAnsi="Times New Roman"/>
          <w:szCs w:val="28"/>
          <w:lang w:val="uk-UA"/>
        </w:rPr>
      </w:pPr>
      <w:r w:rsidRPr="002D6515">
        <w:rPr>
          <w:rFonts w:ascii="Times New Roman" w:hAnsi="Times New Roman" w:hint="eastAsia"/>
          <w:szCs w:val="28"/>
          <w:lang w:val="uk-UA"/>
        </w:rPr>
        <w:t>Розподіл</w:t>
      </w:r>
      <w:r w:rsidRPr="002D6515">
        <w:rPr>
          <w:rFonts w:ascii="Times New Roman" w:hAnsi="Times New Roman"/>
          <w:szCs w:val="28"/>
          <w:lang w:val="uk-UA"/>
        </w:rPr>
        <w:t xml:space="preserve"> </w:t>
      </w:r>
      <w:r w:rsidRPr="002D6515">
        <w:rPr>
          <w:rFonts w:ascii="Times New Roman" w:hAnsi="Times New Roman" w:hint="eastAsia"/>
          <w:szCs w:val="28"/>
          <w:lang w:val="uk-UA"/>
        </w:rPr>
        <w:t>лікарського</w:t>
      </w:r>
      <w:r w:rsidRPr="002D6515">
        <w:rPr>
          <w:rFonts w:ascii="Times New Roman" w:hAnsi="Times New Roman"/>
          <w:szCs w:val="28"/>
          <w:lang w:val="uk-UA"/>
        </w:rPr>
        <w:t xml:space="preserve"> </w:t>
      </w:r>
      <w:r w:rsidRPr="002D6515">
        <w:rPr>
          <w:rFonts w:ascii="Times New Roman" w:hAnsi="Times New Roman" w:hint="eastAsia"/>
          <w:szCs w:val="28"/>
          <w:lang w:val="uk-UA"/>
        </w:rPr>
        <w:t>засобу</w:t>
      </w:r>
      <w:r w:rsidRPr="002D6515">
        <w:rPr>
          <w:rFonts w:ascii="Times New Roman" w:hAnsi="Times New Roman"/>
          <w:szCs w:val="28"/>
          <w:lang w:val="uk-UA"/>
        </w:rPr>
        <w:t xml:space="preserve"> “</w:t>
      </w:r>
      <w:proofErr w:type="spellStart"/>
      <w:r w:rsidRPr="002D6515">
        <w:rPr>
          <w:rFonts w:ascii="Times New Roman" w:hAnsi="Times New Roman" w:hint="eastAsia"/>
          <w:szCs w:val="28"/>
          <w:lang w:val="uk-UA"/>
        </w:rPr>
        <w:t>Севоран</w:t>
      </w:r>
      <w:proofErr w:type="spellEnd"/>
      <w:r w:rsidRPr="002D6515">
        <w:rPr>
          <w:rFonts w:ascii="Times New Roman" w:hAnsi="Times New Roman"/>
          <w:szCs w:val="28"/>
          <w:lang w:val="uk-UA"/>
        </w:rPr>
        <w:t xml:space="preserve">” </w:t>
      </w:r>
      <w:r w:rsidRPr="002D6515">
        <w:rPr>
          <w:rFonts w:ascii="Times New Roman" w:hAnsi="Times New Roman" w:hint="eastAsia"/>
          <w:szCs w:val="28"/>
          <w:lang w:val="uk-UA"/>
        </w:rPr>
        <w:t>для</w:t>
      </w:r>
      <w:r w:rsidRPr="002D6515">
        <w:rPr>
          <w:rFonts w:ascii="Times New Roman" w:hAnsi="Times New Roman"/>
          <w:szCs w:val="28"/>
          <w:lang w:val="uk-UA"/>
        </w:rPr>
        <w:t xml:space="preserve"> </w:t>
      </w:r>
      <w:r w:rsidRPr="002D6515">
        <w:rPr>
          <w:rFonts w:ascii="Times New Roman" w:hAnsi="Times New Roman" w:hint="eastAsia"/>
          <w:szCs w:val="28"/>
          <w:lang w:val="uk-UA"/>
        </w:rPr>
        <w:t>інгаляційної</w:t>
      </w:r>
      <w:r w:rsidRPr="002D6515">
        <w:rPr>
          <w:rFonts w:ascii="Times New Roman" w:hAnsi="Times New Roman"/>
          <w:szCs w:val="28"/>
          <w:lang w:val="uk-UA"/>
        </w:rPr>
        <w:t xml:space="preserve"> </w:t>
      </w:r>
      <w:r w:rsidRPr="002D6515">
        <w:rPr>
          <w:rFonts w:ascii="Times New Roman" w:hAnsi="Times New Roman" w:hint="eastAsia"/>
          <w:szCs w:val="28"/>
          <w:lang w:val="uk-UA"/>
        </w:rPr>
        <w:t>анестезії</w:t>
      </w:r>
      <w:r w:rsidRPr="002D6515">
        <w:rPr>
          <w:rFonts w:ascii="Times New Roman" w:hAnsi="Times New Roman"/>
          <w:szCs w:val="28"/>
          <w:lang w:val="uk-UA"/>
        </w:rPr>
        <w:t xml:space="preserve">, </w:t>
      </w:r>
      <w:r w:rsidRPr="002D6515">
        <w:rPr>
          <w:rFonts w:ascii="Times New Roman" w:hAnsi="Times New Roman" w:hint="eastAsia"/>
          <w:szCs w:val="28"/>
          <w:lang w:val="uk-UA"/>
        </w:rPr>
        <w:t>закупленого</w:t>
      </w:r>
      <w:r w:rsidRPr="002D6515">
        <w:rPr>
          <w:rFonts w:ascii="Times New Roman" w:hAnsi="Times New Roman"/>
          <w:szCs w:val="28"/>
          <w:lang w:val="uk-UA"/>
        </w:rPr>
        <w:t xml:space="preserve"> </w:t>
      </w:r>
      <w:r w:rsidRPr="002D6515">
        <w:rPr>
          <w:rFonts w:ascii="Times New Roman" w:hAnsi="Times New Roman" w:hint="eastAsia"/>
          <w:szCs w:val="28"/>
          <w:lang w:val="uk-UA"/>
        </w:rPr>
        <w:t>за</w:t>
      </w:r>
      <w:r w:rsidRPr="002D6515">
        <w:rPr>
          <w:rFonts w:ascii="Times New Roman" w:hAnsi="Times New Roman"/>
          <w:szCs w:val="28"/>
          <w:lang w:val="uk-UA"/>
        </w:rPr>
        <w:t xml:space="preserve"> </w:t>
      </w:r>
      <w:r w:rsidRPr="002D6515">
        <w:rPr>
          <w:rFonts w:ascii="Times New Roman" w:hAnsi="Times New Roman" w:hint="eastAsia"/>
          <w:szCs w:val="28"/>
          <w:lang w:val="uk-UA"/>
        </w:rPr>
        <w:t>кошти</w:t>
      </w:r>
      <w:r w:rsidRPr="002D6515">
        <w:rPr>
          <w:rFonts w:ascii="Times New Roman" w:hAnsi="Times New Roman"/>
          <w:szCs w:val="28"/>
          <w:lang w:val="uk-UA"/>
        </w:rPr>
        <w:t xml:space="preserve"> </w:t>
      </w:r>
      <w:r w:rsidRPr="002D6515">
        <w:rPr>
          <w:rFonts w:ascii="Times New Roman" w:hAnsi="Times New Roman" w:hint="eastAsia"/>
          <w:szCs w:val="28"/>
          <w:lang w:val="uk-UA"/>
        </w:rPr>
        <w:t>субвенції</w:t>
      </w:r>
      <w:r w:rsidRPr="002D6515">
        <w:rPr>
          <w:rFonts w:ascii="Times New Roman" w:hAnsi="Times New Roman"/>
          <w:szCs w:val="28"/>
          <w:lang w:val="uk-UA"/>
        </w:rPr>
        <w:t xml:space="preserve"> </w:t>
      </w:r>
      <w:r w:rsidRPr="002D6515">
        <w:rPr>
          <w:rFonts w:ascii="Times New Roman" w:hAnsi="Times New Roman" w:hint="eastAsia"/>
          <w:szCs w:val="28"/>
          <w:lang w:val="uk-UA"/>
        </w:rPr>
        <w:t>з</w:t>
      </w:r>
      <w:r w:rsidRPr="002D6515">
        <w:rPr>
          <w:rFonts w:ascii="Times New Roman" w:hAnsi="Times New Roman"/>
          <w:szCs w:val="28"/>
          <w:lang w:val="uk-UA"/>
        </w:rPr>
        <w:t xml:space="preserve"> </w:t>
      </w:r>
      <w:r w:rsidRPr="002D6515">
        <w:rPr>
          <w:rFonts w:ascii="Times New Roman" w:hAnsi="Times New Roman" w:hint="eastAsia"/>
          <w:szCs w:val="28"/>
          <w:lang w:val="uk-UA"/>
        </w:rPr>
        <w:t>державного</w:t>
      </w:r>
      <w:r w:rsidRPr="002D6515">
        <w:rPr>
          <w:rFonts w:ascii="Times New Roman" w:hAnsi="Times New Roman"/>
          <w:szCs w:val="28"/>
          <w:lang w:val="uk-UA"/>
        </w:rPr>
        <w:t xml:space="preserve"> </w:t>
      </w:r>
      <w:r w:rsidRPr="002D6515">
        <w:rPr>
          <w:rFonts w:ascii="Times New Roman" w:hAnsi="Times New Roman" w:hint="eastAsia"/>
          <w:szCs w:val="28"/>
          <w:lang w:val="uk-UA"/>
        </w:rPr>
        <w:t>бюджету</w:t>
      </w:r>
      <w:r w:rsidRPr="002D6515">
        <w:rPr>
          <w:rFonts w:ascii="Times New Roman" w:hAnsi="Times New Roman"/>
          <w:szCs w:val="28"/>
          <w:lang w:val="uk-UA"/>
        </w:rPr>
        <w:t xml:space="preserve"> </w:t>
      </w:r>
      <w:r w:rsidRPr="002D6515">
        <w:rPr>
          <w:rFonts w:ascii="Times New Roman" w:hAnsi="Times New Roman" w:hint="eastAsia"/>
          <w:szCs w:val="28"/>
          <w:lang w:val="uk-UA"/>
        </w:rPr>
        <w:t>місцевим</w:t>
      </w:r>
      <w:r w:rsidRPr="002D6515">
        <w:rPr>
          <w:rFonts w:ascii="Times New Roman" w:hAnsi="Times New Roman"/>
          <w:szCs w:val="28"/>
          <w:lang w:val="uk-UA"/>
        </w:rPr>
        <w:t xml:space="preserve"> </w:t>
      </w:r>
      <w:r w:rsidRPr="002D6515">
        <w:rPr>
          <w:rFonts w:ascii="Times New Roman" w:hAnsi="Times New Roman" w:hint="eastAsia"/>
          <w:szCs w:val="28"/>
          <w:lang w:val="uk-UA"/>
        </w:rPr>
        <w:t>бюджетам</w:t>
      </w:r>
      <w:r w:rsidRPr="002D6515">
        <w:rPr>
          <w:rFonts w:ascii="Times New Roman" w:hAnsi="Times New Roman"/>
          <w:szCs w:val="28"/>
          <w:lang w:val="uk-UA"/>
        </w:rPr>
        <w:t xml:space="preserve"> </w:t>
      </w:r>
      <w:r w:rsidRPr="002D6515">
        <w:rPr>
          <w:rFonts w:ascii="Times New Roman" w:hAnsi="Times New Roman" w:hint="eastAsia"/>
          <w:szCs w:val="28"/>
          <w:lang w:val="uk-UA"/>
        </w:rPr>
        <w:t>для</w:t>
      </w:r>
      <w:r w:rsidRPr="002D6515">
        <w:rPr>
          <w:rFonts w:ascii="Times New Roman" w:hAnsi="Times New Roman"/>
          <w:szCs w:val="28"/>
          <w:lang w:val="uk-UA"/>
        </w:rPr>
        <w:t xml:space="preserve"> </w:t>
      </w:r>
      <w:r w:rsidRPr="002D6515">
        <w:rPr>
          <w:rFonts w:ascii="Times New Roman" w:hAnsi="Times New Roman" w:hint="eastAsia"/>
          <w:szCs w:val="28"/>
          <w:lang w:val="uk-UA"/>
        </w:rPr>
        <w:t>придбання</w:t>
      </w:r>
      <w:r w:rsidRPr="002D6515">
        <w:rPr>
          <w:rFonts w:ascii="Times New Roman" w:hAnsi="Times New Roman"/>
          <w:szCs w:val="28"/>
          <w:lang w:val="uk-UA"/>
        </w:rPr>
        <w:t xml:space="preserve"> </w:t>
      </w:r>
      <w:r w:rsidRPr="002D6515">
        <w:rPr>
          <w:rFonts w:ascii="Times New Roman" w:hAnsi="Times New Roman" w:hint="eastAsia"/>
          <w:szCs w:val="28"/>
          <w:lang w:val="uk-UA"/>
        </w:rPr>
        <w:t>витратних</w:t>
      </w:r>
      <w:r w:rsidRPr="002D6515">
        <w:rPr>
          <w:rFonts w:ascii="Times New Roman" w:hAnsi="Times New Roman"/>
          <w:szCs w:val="28"/>
          <w:lang w:val="uk-UA"/>
        </w:rPr>
        <w:t xml:space="preserve"> </w:t>
      </w:r>
      <w:r w:rsidRPr="002D6515">
        <w:rPr>
          <w:rFonts w:ascii="Times New Roman" w:hAnsi="Times New Roman" w:hint="eastAsia"/>
          <w:szCs w:val="28"/>
          <w:lang w:val="uk-UA"/>
        </w:rPr>
        <w:t>матеріалів</w:t>
      </w:r>
      <w:r w:rsidRPr="002D6515">
        <w:rPr>
          <w:rFonts w:ascii="Times New Roman" w:hAnsi="Times New Roman"/>
          <w:szCs w:val="28"/>
          <w:lang w:val="uk-UA"/>
        </w:rPr>
        <w:t xml:space="preserve"> </w:t>
      </w:r>
      <w:r w:rsidRPr="002D6515">
        <w:rPr>
          <w:rFonts w:ascii="Times New Roman" w:hAnsi="Times New Roman" w:hint="eastAsia"/>
          <w:szCs w:val="28"/>
          <w:lang w:val="uk-UA"/>
        </w:rPr>
        <w:t>для</w:t>
      </w:r>
      <w:r w:rsidRPr="002D6515">
        <w:rPr>
          <w:rFonts w:ascii="Times New Roman" w:hAnsi="Times New Roman"/>
          <w:szCs w:val="28"/>
          <w:lang w:val="uk-UA"/>
        </w:rPr>
        <w:t xml:space="preserve"> </w:t>
      </w:r>
      <w:r w:rsidRPr="002D6515">
        <w:rPr>
          <w:rFonts w:ascii="Times New Roman" w:hAnsi="Times New Roman" w:hint="eastAsia"/>
          <w:szCs w:val="28"/>
          <w:lang w:val="uk-UA"/>
        </w:rPr>
        <w:t>закладів</w:t>
      </w:r>
      <w:r w:rsidRPr="002D6515">
        <w:rPr>
          <w:rFonts w:ascii="Times New Roman" w:hAnsi="Times New Roman"/>
          <w:szCs w:val="28"/>
          <w:lang w:val="uk-UA"/>
        </w:rPr>
        <w:t xml:space="preserve"> </w:t>
      </w:r>
      <w:r w:rsidRPr="002D6515">
        <w:rPr>
          <w:rFonts w:ascii="Times New Roman" w:hAnsi="Times New Roman" w:hint="eastAsia"/>
          <w:szCs w:val="28"/>
          <w:lang w:val="uk-UA"/>
        </w:rPr>
        <w:t>охорони</w:t>
      </w:r>
      <w:r w:rsidRPr="002D6515">
        <w:rPr>
          <w:rFonts w:ascii="Times New Roman" w:hAnsi="Times New Roman"/>
          <w:szCs w:val="28"/>
          <w:lang w:val="uk-UA"/>
        </w:rPr>
        <w:t xml:space="preserve"> здоров’я </w:t>
      </w:r>
      <w:r w:rsidRPr="002D6515">
        <w:rPr>
          <w:rFonts w:ascii="Times New Roman" w:hAnsi="Times New Roman" w:hint="eastAsia"/>
          <w:szCs w:val="28"/>
          <w:lang w:val="uk-UA"/>
        </w:rPr>
        <w:t>та</w:t>
      </w:r>
      <w:r w:rsidRPr="002D6515">
        <w:rPr>
          <w:rFonts w:ascii="Times New Roman" w:hAnsi="Times New Roman"/>
          <w:szCs w:val="28"/>
          <w:lang w:val="uk-UA"/>
        </w:rPr>
        <w:t xml:space="preserve"> </w:t>
      </w:r>
      <w:r w:rsidRPr="002D6515">
        <w:rPr>
          <w:rFonts w:ascii="Times New Roman" w:hAnsi="Times New Roman" w:hint="eastAsia"/>
          <w:szCs w:val="28"/>
          <w:lang w:val="uk-UA"/>
        </w:rPr>
        <w:t>лікарських</w:t>
      </w:r>
      <w:r w:rsidRPr="002D6515">
        <w:rPr>
          <w:rFonts w:ascii="Times New Roman" w:hAnsi="Times New Roman"/>
          <w:szCs w:val="28"/>
          <w:lang w:val="uk-UA"/>
        </w:rPr>
        <w:t xml:space="preserve"> </w:t>
      </w:r>
      <w:r w:rsidRPr="002D6515">
        <w:rPr>
          <w:rFonts w:ascii="Times New Roman" w:hAnsi="Times New Roman" w:hint="eastAsia"/>
          <w:szCs w:val="28"/>
          <w:lang w:val="uk-UA"/>
        </w:rPr>
        <w:t>засобів</w:t>
      </w:r>
      <w:r w:rsidRPr="002D6515">
        <w:rPr>
          <w:rFonts w:ascii="Times New Roman" w:hAnsi="Times New Roman"/>
          <w:szCs w:val="28"/>
          <w:lang w:val="uk-UA"/>
        </w:rPr>
        <w:t xml:space="preserve"> </w:t>
      </w:r>
      <w:r w:rsidRPr="002D6515">
        <w:rPr>
          <w:rFonts w:ascii="Times New Roman" w:hAnsi="Times New Roman" w:hint="eastAsia"/>
          <w:szCs w:val="28"/>
          <w:lang w:val="uk-UA"/>
        </w:rPr>
        <w:t>для</w:t>
      </w:r>
      <w:r w:rsidRPr="002D6515">
        <w:rPr>
          <w:rFonts w:ascii="Times New Roman" w:hAnsi="Times New Roman"/>
          <w:szCs w:val="28"/>
          <w:lang w:val="uk-UA"/>
        </w:rPr>
        <w:t xml:space="preserve"> </w:t>
      </w:r>
      <w:r w:rsidRPr="002D6515">
        <w:rPr>
          <w:rFonts w:ascii="Times New Roman" w:hAnsi="Times New Roman" w:hint="eastAsia"/>
          <w:szCs w:val="28"/>
          <w:lang w:val="uk-UA"/>
        </w:rPr>
        <w:t>інгаляційної</w:t>
      </w:r>
      <w:r w:rsidRPr="002D6515">
        <w:rPr>
          <w:rFonts w:ascii="Times New Roman" w:hAnsi="Times New Roman"/>
          <w:szCs w:val="28"/>
          <w:lang w:val="uk-UA"/>
        </w:rPr>
        <w:t xml:space="preserve"> </w:t>
      </w:r>
      <w:r w:rsidRPr="002D6515">
        <w:rPr>
          <w:rFonts w:ascii="Times New Roman" w:hAnsi="Times New Roman" w:hint="eastAsia"/>
          <w:szCs w:val="28"/>
          <w:lang w:val="uk-UA"/>
        </w:rPr>
        <w:t>анестезії</w:t>
      </w:r>
      <w:r w:rsidRPr="002D6515">
        <w:rPr>
          <w:rFonts w:ascii="Times New Roman" w:hAnsi="Times New Roman"/>
          <w:szCs w:val="28"/>
          <w:lang w:val="uk-UA"/>
        </w:rPr>
        <w:t xml:space="preserve"> </w:t>
      </w:r>
      <w:r w:rsidRPr="002D6515">
        <w:rPr>
          <w:rFonts w:ascii="Times New Roman" w:hAnsi="Times New Roman" w:hint="eastAsia"/>
          <w:szCs w:val="28"/>
          <w:lang w:val="uk-UA"/>
        </w:rPr>
        <w:t>на</w:t>
      </w:r>
      <w:r w:rsidRPr="002D6515">
        <w:rPr>
          <w:rFonts w:ascii="Times New Roman" w:hAnsi="Times New Roman"/>
          <w:szCs w:val="28"/>
          <w:lang w:val="uk-UA"/>
        </w:rPr>
        <w:t xml:space="preserve"> 2019 </w:t>
      </w:r>
      <w:r w:rsidRPr="002D6515">
        <w:rPr>
          <w:rFonts w:ascii="Times New Roman" w:hAnsi="Times New Roman" w:hint="eastAsia"/>
          <w:szCs w:val="28"/>
          <w:lang w:val="uk-UA"/>
        </w:rPr>
        <w:t>рік</w:t>
      </w:r>
    </w:p>
    <w:p w:rsidR="00061F68" w:rsidRDefault="00061F68" w:rsidP="00061F68">
      <w:pPr>
        <w:jc w:val="center"/>
        <w:rPr>
          <w:rFonts w:ascii="Times New Roman" w:hAnsi="Times New Roman"/>
          <w:szCs w:val="28"/>
          <w:lang w:val="uk-UA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17"/>
        <w:gridCol w:w="3124"/>
        <w:gridCol w:w="1971"/>
        <w:gridCol w:w="1971"/>
        <w:gridCol w:w="1971"/>
      </w:tblGrid>
      <w:tr w:rsidR="00061F68" w:rsidRPr="008A2419" w:rsidTr="00061F68">
        <w:tc>
          <w:tcPr>
            <w:tcW w:w="817" w:type="dxa"/>
          </w:tcPr>
          <w:p w:rsidR="00061F68" w:rsidRPr="008A2419" w:rsidRDefault="00061F68" w:rsidP="00061F6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A2419">
              <w:rPr>
                <w:rFonts w:ascii="Times New Roman" w:hAnsi="Times New Roman"/>
                <w:sz w:val="24"/>
                <w:szCs w:val="24"/>
                <w:lang w:val="uk-UA"/>
              </w:rPr>
              <w:t>№</w:t>
            </w:r>
          </w:p>
        </w:tc>
        <w:tc>
          <w:tcPr>
            <w:tcW w:w="3124" w:type="dxa"/>
          </w:tcPr>
          <w:p w:rsidR="00061F68" w:rsidRPr="008A2419" w:rsidRDefault="00061F68" w:rsidP="00061F6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A2419">
              <w:rPr>
                <w:rFonts w:ascii="Times New Roman" w:hAnsi="Times New Roman"/>
                <w:sz w:val="24"/>
                <w:szCs w:val="24"/>
                <w:lang w:val="uk-UA"/>
              </w:rPr>
              <w:t>Назва ЛПЗ</w:t>
            </w:r>
          </w:p>
        </w:tc>
        <w:tc>
          <w:tcPr>
            <w:tcW w:w="1971" w:type="dxa"/>
          </w:tcPr>
          <w:p w:rsidR="00061F68" w:rsidRPr="008A2419" w:rsidRDefault="00955939" w:rsidP="00061F6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A241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Марка </w:t>
            </w:r>
            <w:proofErr w:type="spellStart"/>
            <w:r w:rsidRPr="008A2419">
              <w:rPr>
                <w:rFonts w:ascii="Times New Roman" w:hAnsi="Times New Roman"/>
                <w:sz w:val="24"/>
                <w:szCs w:val="24"/>
                <w:lang w:val="uk-UA"/>
              </w:rPr>
              <w:t>апрарату</w:t>
            </w:r>
            <w:proofErr w:type="spellEnd"/>
          </w:p>
        </w:tc>
        <w:tc>
          <w:tcPr>
            <w:tcW w:w="1971" w:type="dxa"/>
          </w:tcPr>
          <w:p w:rsidR="00061F68" w:rsidRPr="008A2419" w:rsidRDefault="00061F68" w:rsidP="00061F6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A2419">
              <w:rPr>
                <w:rFonts w:ascii="Times New Roman" w:hAnsi="Times New Roman"/>
                <w:sz w:val="24"/>
                <w:szCs w:val="24"/>
                <w:lang w:val="uk-UA"/>
              </w:rPr>
              <w:t>Кількість апаратів</w:t>
            </w:r>
          </w:p>
        </w:tc>
        <w:tc>
          <w:tcPr>
            <w:tcW w:w="1971" w:type="dxa"/>
          </w:tcPr>
          <w:p w:rsidR="00061F68" w:rsidRPr="008A2419" w:rsidRDefault="00061F68" w:rsidP="00061F6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A2419">
              <w:rPr>
                <w:rFonts w:ascii="Times New Roman" w:hAnsi="Times New Roman"/>
                <w:sz w:val="24"/>
                <w:szCs w:val="24"/>
                <w:lang w:val="uk-UA"/>
              </w:rPr>
              <w:t>Кількість лікарського засобу “</w:t>
            </w:r>
            <w:proofErr w:type="spellStart"/>
            <w:r w:rsidRPr="008A2419">
              <w:rPr>
                <w:rFonts w:ascii="Times New Roman" w:hAnsi="Times New Roman"/>
                <w:sz w:val="24"/>
                <w:szCs w:val="24"/>
                <w:lang w:val="uk-UA"/>
              </w:rPr>
              <w:t>Севоран</w:t>
            </w:r>
            <w:proofErr w:type="spellEnd"/>
            <w:r w:rsidRPr="008A241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”, </w:t>
            </w:r>
            <w:proofErr w:type="spellStart"/>
            <w:r w:rsidRPr="008A2419">
              <w:rPr>
                <w:rFonts w:ascii="Times New Roman" w:hAnsi="Times New Roman"/>
                <w:sz w:val="24"/>
                <w:szCs w:val="24"/>
                <w:lang w:val="uk-UA"/>
              </w:rPr>
              <w:t>фл</w:t>
            </w:r>
            <w:proofErr w:type="spellEnd"/>
            <w:r w:rsidRPr="008A2419">
              <w:rPr>
                <w:rFonts w:ascii="Times New Roman" w:hAnsi="Times New Roman"/>
                <w:sz w:val="24"/>
                <w:szCs w:val="24"/>
                <w:lang w:val="uk-UA"/>
              </w:rPr>
              <w:t>. по 250 мл</w:t>
            </w:r>
          </w:p>
        </w:tc>
      </w:tr>
      <w:tr w:rsidR="00061F68" w:rsidRPr="008A2419" w:rsidTr="00061F68">
        <w:tc>
          <w:tcPr>
            <w:tcW w:w="817" w:type="dxa"/>
          </w:tcPr>
          <w:p w:rsidR="00061F68" w:rsidRPr="003455D9" w:rsidRDefault="00061F68" w:rsidP="003455D9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124" w:type="dxa"/>
          </w:tcPr>
          <w:p w:rsidR="00061F68" w:rsidRPr="008A2419" w:rsidRDefault="00061F68" w:rsidP="0095593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A2419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КЗ </w:t>
            </w:r>
            <w:r w:rsidRPr="008A241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„Дніпропетровське клінічне об’єднання швидкої медичної допомоги”  </w:t>
            </w:r>
            <w:r w:rsidR="00955939" w:rsidRPr="008A2419">
              <w:rPr>
                <w:rFonts w:ascii="Times New Roman" w:hAnsi="Times New Roman"/>
                <w:sz w:val="24"/>
                <w:szCs w:val="24"/>
                <w:lang w:val="uk-UA"/>
              </w:rPr>
              <w:t>ДМР</w:t>
            </w:r>
            <w:r w:rsidRPr="008A2419">
              <w:rPr>
                <w:rFonts w:ascii="Times New Roman" w:hAnsi="Times New Roman"/>
                <w:sz w:val="24"/>
                <w:szCs w:val="24"/>
                <w:lang w:val="uk-UA"/>
              </w:rPr>
              <w:t>”</w:t>
            </w:r>
          </w:p>
        </w:tc>
        <w:tc>
          <w:tcPr>
            <w:tcW w:w="1971" w:type="dxa"/>
          </w:tcPr>
          <w:p w:rsidR="00061F68" w:rsidRPr="008A2419" w:rsidRDefault="00955939" w:rsidP="00061F68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A2419">
              <w:rPr>
                <w:rFonts w:ascii="Times New Roman" w:hAnsi="Times New Roman"/>
                <w:sz w:val="24"/>
                <w:szCs w:val="24"/>
                <w:lang w:val="en-US"/>
              </w:rPr>
              <w:t>Leon</w:t>
            </w:r>
          </w:p>
        </w:tc>
        <w:tc>
          <w:tcPr>
            <w:tcW w:w="1971" w:type="dxa"/>
          </w:tcPr>
          <w:p w:rsidR="00061F68" w:rsidRPr="008A2419" w:rsidRDefault="00955939" w:rsidP="00061F6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A2419"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971" w:type="dxa"/>
          </w:tcPr>
          <w:p w:rsidR="00061F68" w:rsidRPr="008A2419" w:rsidRDefault="00955939" w:rsidP="00061F68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A2419">
              <w:rPr>
                <w:rFonts w:ascii="Times New Roman" w:hAnsi="Times New Roman"/>
                <w:sz w:val="24"/>
                <w:szCs w:val="24"/>
                <w:lang w:val="en-US"/>
              </w:rPr>
              <w:t>14</w:t>
            </w:r>
          </w:p>
        </w:tc>
      </w:tr>
      <w:tr w:rsidR="00061F68" w:rsidRPr="008A2419" w:rsidTr="00061F68">
        <w:tc>
          <w:tcPr>
            <w:tcW w:w="817" w:type="dxa"/>
          </w:tcPr>
          <w:p w:rsidR="00061F68" w:rsidRPr="003455D9" w:rsidRDefault="00061F68" w:rsidP="003455D9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124" w:type="dxa"/>
          </w:tcPr>
          <w:p w:rsidR="00061F68" w:rsidRPr="008A2419" w:rsidRDefault="00955939" w:rsidP="0095593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A2419">
              <w:rPr>
                <w:rFonts w:ascii="Times New Roman" w:hAnsi="Times New Roman"/>
                <w:sz w:val="24"/>
                <w:szCs w:val="24"/>
                <w:lang w:val="uk-UA"/>
              </w:rPr>
              <w:t>КЗ „Міська клінічна лікарня № 9</w:t>
            </w:r>
            <w:r w:rsidRPr="008A2419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” </w:t>
            </w:r>
            <w:r w:rsidRPr="008A2419">
              <w:rPr>
                <w:rFonts w:ascii="Times New Roman" w:hAnsi="Times New Roman"/>
                <w:sz w:val="24"/>
                <w:szCs w:val="24"/>
                <w:lang w:val="uk-UA"/>
              </w:rPr>
              <w:t>ДМР”</w:t>
            </w:r>
          </w:p>
        </w:tc>
        <w:tc>
          <w:tcPr>
            <w:tcW w:w="1971" w:type="dxa"/>
          </w:tcPr>
          <w:p w:rsidR="00061F68" w:rsidRPr="008A2419" w:rsidRDefault="00955939" w:rsidP="00061F6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A2419">
              <w:rPr>
                <w:rFonts w:ascii="Times New Roman" w:hAnsi="Times New Roman"/>
                <w:sz w:val="24"/>
                <w:szCs w:val="24"/>
                <w:lang w:val="en-US"/>
              </w:rPr>
              <w:t>Leon</w:t>
            </w:r>
          </w:p>
        </w:tc>
        <w:tc>
          <w:tcPr>
            <w:tcW w:w="1971" w:type="dxa"/>
          </w:tcPr>
          <w:p w:rsidR="00061F68" w:rsidRPr="008A2419" w:rsidRDefault="00955939" w:rsidP="00061F6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A2419"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971" w:type="dxa"/>
          </w:tcPr>
          <w:p w:rsidR="00061F68" w:rsidRPr="008A2419" w:rsidRDefault="00955939" w:rsidP="00061F6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A2419"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</w:p>
        </w:tc>
      </w:tr>
      <w:tr w:rsidR="00955939" w:rsidRPr="008A2419" w:rsidTr="00061F68">
        <w:tc>
          <w:tcPr>
            <w:tcW w:w="817" w:type="dxa"/>
          </w:tcPr>
          <w:p w:rsidR="00955939" w:rsidRPr="003455D9" w:rsidRDefault="00955939" w:rsidP="003455D9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124" w:type="dxa"/>
          </w:tcPr>
          <w:p w:rsidR="00955939" w:rsidRPr="008A2419" w:rsidRDefault="00955939" w:rsidP="0095593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A2419">
              <w:rPr>
                <w:rFonts w:ascii="Times New Roman" w:hAnsi="Times New Roman"/>
                <w:sz w:val="24"/>
                <w:szCs w:val="24"/>
                <w:lang w:val="uk-UA"/>
              </w:rPr>
              <w:t>КЗ „Міська клінічна лікарня № 6</w:t>
            </w:r>
            <w:r w:rsidRPr="008A2419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” </w:t>
            </w:r>
            <w:r w:rsidRPr="008A2419">
              <w:rPr>
                <w:rFonts w:ascii="Times New Roman" w:hAnsi="Times New Roman"/>
                <w:sz w:val="24"/>
                <w:szCs w:val="24"/>
                <w:lang w:val="uk-UA"/>
              </w:rPr>
              <w:t>ДМР”</w:t>
            </w:r>
          </w:p>
        </w:tc>
        <w:tc>
          <w:tcPr>
            <w:tcW w:w="1971" w:type="dxa"/>
          </w:tcPr>
          <w:p w:rsidR="00955939" w:rsidRPr="008A2419" w:rsidRDefault="00955939" w:rsidP="00C461F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A2419">
              <w:rPr>
                <w:rFonts w:ascii="Times New Roman" w:hAnsi="Times New Roman"/>
                <w:sz w:val="24"/>
                <w:szCs w:val="24"/>
                <w:lang w:val="en-US"/>
              </w:rPr>
              <w:t>Leon</w:t>
            </w:r>
          </w:p>
        </w:tc>
        <w:tc>
          <w:tcPr>
            <w:tcW w:w="1971" w:type="dxa"/>
          </w:tcPr>
          <w:p w:rsidR="00955939" w:rsidRPr="008A2419" w:rsidRDefault="00955939" w:rsidP="00C461F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A2419"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971" w:type="dxa"/>
          </w:tcPr>
          <w:p w:rsidR="00955939" w:rsidRPr="008A2419" w:rsidRDefault="00955939" w:rsidP="00C461F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A2419">
              <w:rPr>
                <w:rFonts w:ascii="Times New Roman" w:hAnsi="Times New Roman"/>
                <w:sz w:val="24"/>
                <w:szCs w:val="24"/>
                <w:lang w:val="uk-UA"/>
              </w:rPr>
              <w:t>15</w:t>
            </w:r>
          </w:p>
        </w:tc>
      </w:tr>
      <w:tr w:rsidR="00955939" w:rsidRPr="008A2419" w:rsidTr="00061F68">
        <w:tc>
          <w:tcPr>
            <w:tcW w:w="817" w:type="dxa"/>
          </w:tcPr>
          <w:p w:rsidR="00955939" w:rsidRPr="003455D9" w:rsidRDefault="00955939" w:rsidP="003455D9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124" w:type="dxa"/>
          </w:tcPr>
          <w:p w:rsidR="00955939" w:rsidRPr="008A2419" w:rsidRDefault="001C79D6" w:rsidP="001C79D6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A2419">
              <w:rPr>
                <w:rFonts w:ascii="Times New Roman" w:hAnsi="Times New Roman"/>
                <w:sz w:val="24"/>
                <w:szCs w:val="24"/>
                <w:lang w:val="uk-UA"/>
              </w:rPr>
              <w:t>КЗ „Міська клінічна лікарня № 2</w:t>
            </w:r>
            <w:r w:rsidRPr="008A2419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” </w:t>
            </w:r>
            <w:r w:rsidRPr="008A2419">
              <w:rPr>
                <w:rFonts w:ascii="Times New Roman" w:hAnsi="Times New Roman"/>
                <w:sz w:val="24"/>
                <w:szCs w:val="24"/>
                <w:lang w:val="uk-UA"/>
              </w:rPr>
              <w:t>ДМР”</w:t>
            </w:r>
          </w:p>
        </w:tc>
        <w:tc>
          <w:tcPr>
            <w:tcW w:w="1971" w:type="dxa"/>
          </w:tcPr>
          <w:p w:rsidR="00955939" w:rsidRPr="008A2419" w:rsidRDefault="001C79D6" w:rsidP="00061F6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A2419">
              <w:rPr>
                <w:rFonts w:ascii="Times New Roman" w:hAnsi="Times New Roman"/>
                <w:sz w:val="24"/>
                <w:szCs w:val="24"/>
                <w:lang w:val="en-US"/>
              </w:rPr>
              <w:t>Leon</w:t>
            </w:r>
          </w:p>
        </w:tc>
        <w:tc>
          <w:tcPr>
            <w:tcW w:w="1971" w:type="dxa"/>
          </w:tcPr>
          <w:p w:rsidR="00955939" w:rsidRPr="008A2419" w:rsidRDefault="001C79D6" w:rsidP="00061F6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A2419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971" w:type="dxa"/>
          </w:tcPr>
          <w:p w:rsidR="00955939" w:rsidRPr="008A2419" w:rsidRDefault="001C79D6" w:rsidP="00061F6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A2419"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</w:tr>
      <w:tr w:rsidR="00955939" w:rsidRPr="008A2419" w:rsidTr="00061F68">
        <w:tc>
          <w:tcPr>
            <w:tcW w:w="817" w:type="dxa"/>
          </w:tcPr>
          <w:p w:rsidR="00955939" w:rsidRPr="003455D9" w:rsidRDefault="00955939" w:rsidP="003455D9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124" w:type="dxa"/>
          </w:tcPr>
          <w:p w:rsidR="00955939" w:rsidRPr="008A2419" w:rsidRDefault="000C4D7E" w:rsidP="000C4D7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A2419">
              <w:rPr>
                <w:rFonts w:ascii="Times New Roman" w:hAnsi="Times New Roman"/>
                <w:sz w:val="24"/>
                <w:szCs w:val="24"/>
                <w:lang w:val="uk-UA"/>
              </w:rPr>
              <w:t>КЗ „Міська клінічна лікарня № 4</w:t>
            </w:r>
            <w:r w:rsidRPr="008A2419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” </w:t>
            </w:r>
            <w:r w:rsidRPr="008A2419">
              <w:rPr>
                <w:rFonts w:ascii="Times New Roman" w:hAnsi="Times New Roman"/>
                <w:sz w:val="24"/>
                <w:szCs w:val="24"/>
                <w:lang w:val="uk-UA"/>
              </w:rPr>
              <w:t>ДМР”</w:t>
            </w:r>
          </w:p>
        </w:tc>
        <w:tc>
          <w:tcPr>
            <w:tcW w:w="1971" w:type="dxa"/>
          </w:tcPr>
          <w:p w:rsidR="00955939" w:rsidRPr="008A2419" w:rsidRDefault="000C4D7E" w:rsidP="00061F6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A2419">
              <w:rPr>
                <w:rFonts w:ascii="Times New Roman" w:hAnsi="Times New Roman"/>
                <w:sz w:val="24"/>
                <w:szCs w:val="24"/>
                <w:lang w:val="en-US"/>
              </w:rPr>
              <w:t>Leon</w:t>
            </w:r>
          </w:p>
        </w:tc>
        <w:tc>
          <w:tcPr>
            <w:tcW w:w="1971" w:type="dxa"/>
          </w:tcPr>
          <w:p w:rsidR="00955939" w:rsidRPr="008A2419" w:rsidRDefault="000C4D7E" w:rsidP="00061F6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A2419">
              <w:rPr>
                <w:rFonts w:ascii="Times New Roman" w:hAnsi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1971" w:type="dxa"/>
          </w:tcPr>
          <w:p w:rsidR="00955939" w:rsidRPr="008A2419" w:rsidRDefault="000C4D7E" w:rsidP="00061F6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A2419">
              <w:rPr>
                <w:rFonts w:ascii="Times New Roman" w:hAnsi="Times New Roman"/>
                <w:sz w:val="24"/>
                <w:szCs w:val="24"/>
                <w:lang w:val="uk-UA"/>
              </w:rPr>
              <w:t>25</w:t>
            </w:r>
          </w:p>
        </w:tc>
      </w:tr>
      <w:tr w:rsidR="00955939" w:rsidRPr="008A2419" w:rsidTr="00061F68">
        <w:tc>
          <w:tcPr>
            <w:tcW w:w="817" w:type="dxa"/>
          </w:tcPr>
          <w:p w:rsidR="00955939" w:rsidRPr="003455D9" w:rsidRDefault="00955939" w:rsidP="003455D9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124" w:type="dxa"/>
          </w:tcPr>
          <w:p w:rsidR="00955939" w:rsidRPr="008A2419" w:rsidRDefault="00324AC9" w:rsidP="00324AC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A2419">
              <w:rPr>
                <w:rFonts w:ascii="Times New Roman" w:hAnsi="Times New Roman"/>
                <w:sz w:val="24"/>
                <w:szCs w:val="24"/>
                <w:lang w:val="uk-UA"/>
              </w:rPr>
              <w:t>КЗ „Міська лікарня             № 11</w:t>
            </w:r>
            <w:r w:rsidRPr="008A2419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” </w:t>
            </w:r>
            <w:r w:rsidRPr="008A2419">
              <w:rPr>
                <w:rFonts w:ascii="Times New Roman" w:hAnsi="Times New Roman"/>
                <w:sz w:val="24"/>
                <w:szCs w:val="24"/>
                <w:lang w:val="uk-UA"/>
              </w:rPr>
              <w:t>ДМР”</w:t>
            </w:r>
          </w:p>
        </w:tc>
        <w:tc>
          <w:tcPr>
            <w:tcW w:w="1971" w:type="dxa"/>
          </w:tcPr>
          <w:p w:rsidR="00955939" w:rsidRPr="008A2419" w:rsidRDefault="00324AC9" w:rsidP="00061F68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A2419">
              <w:rPr>
                <w:rFonts w:ascii="Times New Roman" w:hAnsi="Times New Roman"/>
                <w:sz w:val="24"/>
                <w:szCs w:val="24"/>
                <w:lang w:val="en-US"/>
              </w:rPr>
              <w:t>Sulla808V</w:t>
            </w:r>
          </w:p>
        </w:tc>
        <w:tc>
          <w:tcPr>
            <w:tcW w:w="1971" w:type="dxa"/>
          </w:tcPr>
          <w:p w:rsidR="00955939" w:rsidRPr="008A2419" w:rsidRDefault="00324AC9" w:rsidP="00061F68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A2419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971" w:type="dxa"/>
          </w:tcPr>
          <w:p w:rsidR="00955939" w:rsidRPr="008A2419" w:rsidRDefault="00324AC9" w:rsidP="00061F68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A2419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</w:tr>
      <w:tr w:rsidR="00324AC9" w:rsidRPr="008A2419" w:rsidTr="00061F68">
        <w:tc>
          <w:tcPr>
            <w:tcW w:w="817" w:type="dxa"/>
          </w:tcPr>
          <w:p w:rsidR="00324AC9" w:rsidRPr="003455D9" w:rsidRDefault="00324AC9" w:rsidP="003455D9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124" w:type="dxa"/>
          </w:tcPr>
          <w:p w:rsidR="00324AC9" w:rsidRPr="008A2419" w:rsidRDefault="008A2419" w:rsidP="008A241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gramStart"/>
            <w:r w:rsidRPr="008A2419">
              <w:rPr>
                <w:rFonts w:ascii="Times New Roman" w:hAnsi="Times New Roman"/>
                <w:color w:val="000000"/>
                <w:sz w:val="24"/>
                <w:szCs w:val="24"/>
              </w:rPr>
              <w:t>КЗ</w:t>
            </w:r>
            <w:proofErr w:type="gramEnd"/>
            <w:r w:rsidRPr="008A241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8A2419">
              <w:rPr>
                <w:rFonts w:ascii="Times New Roman" w:hAnsi="Times New Roman"/>
                <w:sz w:val="24"/>
                <w:szCs w:val="24"/>
              </w:rPr>
              <w:t>„</w:t>
            </w:r>
            <w:proofErr w:type="spellStart"/>
            <w:r w:rsidRPr="008A2419">
              <w:rPr>
                <w:rFonts w:ascii="Times New Roman" w:hAnsi="Times New Roman"/>
                <w:sz w:val="24"/>
                <w:szCs w:val="24"/>
              </w:rPr>
              <w:t>Дніпропетровський</w:t>
            </w:r>
            <w:proofErr w:type="spellEnd"/>
            <w:r w:rsidRPr="008A24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A2419">
              <w:rPr>
                <w:rFonts w:ascii="Times New Roman" w:hAnsi="Times New Roman"/>
                <w:sz w:val="24"/>
                <w:szCs w:val="24"/>
              </w:rPr>
              <w:t>спеціалізований</w:t>
            </w:r>
            <w:proofErr w:type="spellEnd"/>
            <w:r w:rsidRPr="008A24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A2419">
              <w:rPr>
                <w:rFonts w:ascii="Times New Roman" w:hAnsi="Times New Roman"/>
                <w:sz w:val="24"/>
                <w:szCs w:val="24"/>
              </w:rPr>
              <w:t>клінічний</w:t>
            </w:r>
            <w:proofErr w:type="spellEnd"/>
            <w:r w:rsidRPr="008A24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A2419">
              <w:rPr>
                <w:rFonts w:ascii="Times New Roman" w:hAnsi="Times New Roman"/>
                <w:sz w:val="24"/>
                <w:szCs w:val="24"/>
              </w:rPr>
              <w:t>медичний</w:t>
            </w:r>
            <w:proofErr w:type="spellEnd"/>
            <w:r w:rsidRPr="008A2419">
              <w:rPr>
                <w:rFonts w:ascii="Times New Roman" w:hAnsi="Times New Roman"/>
                <w:sz w:val="24"/>
                <w:szCs w:val="24"/>
              </w:rPr>
              <w:t xml:space="preserve"> центр </w:t>
            </w:r>
            <w:proofErr w:type="spellStart"/>
            <w:r w:rsidRPr="008A2419">
              <w:rPr>
                <w:rFonts w:ascii="Times New Roman" w:hAnsi="Times New Roman"/>
                <w:sz w:val="24"/>
                <w:szCs w:val="24"/>
              </w:rPr>
              <w:t>матері</w:t>
            </w:r>
            <w:proofErr w:type="spellEnd"/>
            <w:r w:rsidRPr="008A2419">
              <w:rPr>
                <w:rFonts w:ascii="Times New Roman" w:hAnsi="Times New Roman"/>
                <w:sz w:val="24"/>
                <w:szCs w:val="24"/>
              </w:rPr>
              <w:t xml:space="preserve"> та </w:t>
            </w:r>
            <w:proofErr w:type="spellStart"/>
            <w:r w:rsidRPr="008A2419">
              <w:rPr>
                <w:rFonts w:ascii="Times New Roman" w:hAnsi="Times New Roman"/>
                <w:sz w:val="24"/>
                <w:szCs w:val="24"/>
              </w:rPr>
              <w:t>дитини</w:t>
            </w:r>
            <w:proofErr w:type="spellEnd"/>
            <w:r w:rsidRPr="008A24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A2419">
              <w:rPr>
                <w:rFonts w:ascii="Times New Roman" w:hAnsi="Times New Roman"/>
                <w:color w:val="000000"/>
                <w:sz w:val="24"/>
                <w:szCs w:val="24"/>
              </w:rPr>
              <w:t>ім</w:t>
            </w:r>
            <w:proofErr w:type="spellEnd"/>
            <w:r w:rsidRPr="008A241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проф. </w:t>
            </w:r>
            <w:proofErr w:type="spellStart"/>
            <w:r w:rsidRPr="008A2419">
              <w:rPr>
                <w:rFonts w:ascii="Times New Roman" w:hAnsi="Times New Roman"/>
                <w:color w:val="000000"/>
                <w:sz w:val="24"/>
                <w:szCs w:val="24"/>
              </w:rPr>
              <w:t>М.Ф.Руднєва</w:t>
            </w:r>
            <w:proofErr w:type="spellEnd"/>
            <w:r w:rsidRPr="008A241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” </w:t>
            </w:r>
            <w:r w:rsidRPr="008A2419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ДОР</w:t>
            </w:r>
            <w:r w:rsidRPr="008A2419">
              <w:rPr>
                <w:rFonts w:ascii="Times New Roman" w:hAnsi="Times New Roman"/>
                <w:color w:val="000000"/>
                <w:sz w:val="24"/>
                <w:szCs w:val="24"/>
              </w:rPr>
              <w:t>”</w:t>
            </w:r>
          </w:p>
        </w:tc>
        <w:tc>
          <w:tcPr>
            <w:tcW w:w="1971" w:type="dxa"/>
          </w:tcPr>
          <w:p w:rsidR="00324AC9" w:rsidRPr="008A2419" w:rsidRDefault="008A2419" w:rsidP="008A241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Dameca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Siesta Its</w:t>
            </w:r>
          </w:p>
        </w:tc>
        <w:tc>
          <w:tcPr>
            <w:tcW w:w="1971" w:type="dxa"/>
          </w:tcPr>
          <w:p w:rsidR="00324AC9" w:rsidRPr="008A2419" w:rsidRDefault="008A2419" w:rsidP="00061F68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971" w:type="dxa"/>
          </w:tcPr>
          <w:p w:rsidR="00324AC9" w:rsidRPr="002E4315" w:rsidRDefault="002E4315" w:rsidP="00061F6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32</w:t>
            </w:r>
          </w:p>
        </w:tc>
      </w:tr>
      <w:tr w:rsidR="00955939" w:rsidRPr="008A2419" w:rsidTr="00061F68">
        <w:tc>
          <w:tcPr>
            <w:tcW w:w="817" w:type="dxa"/>
          </w:tcPr>
          <w:p w:rsidR="00955939" w:rsidRPr="003455D9" w:rsidRDefault="00955939" w:rsidP="003455D9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124" w:type="dxa"/>
          </w:tcPr>
          <w:p w:rsidR="00955939" w:rsidRPr="00B85245" w:rsidRDefault="00644EE2" w:rsidP="00061F68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44EE2">
              <w:rPr>
                <w:rFonts w:ascii="Times New Roman" w:hAnsi="Times New Roman"/>
                <w:sz w:val="24"/>
                <w:szCs w:val="24"/>
              </w:rPr>
              <w:t>КЗ</w:t>
            </w:r>
            <w:proofErr w:type="gramEnd"/>
            <w:r w:rsidRPr="00644EE2">
              <w:rPr>
                <w:rFonts w:ascii="Times New Roman" w:hAnsi="Times New Roman"/>
                <w:sz w:val="24"/>
                <w:szCs w:val="24"/>
              </w:rPr>
              <w:t xml:space="preserve"> „</w:t>
            </w:r>
            <w:proofErr w:type="spellStart"/>
            <w:r w:rsidRPr="00644EE2">
              <w:rPr>
                <w:rFonts w:ascii="Times New Roman" w:hAnsi="Times New Roman"/>
                <w:sz w:val="24"/>
                <w:szCs w:val="24"/>
              </w:rPr>
              <w:t>Дніпропетровська</w:t>
            </w:r>
            <w:proofErr w:type="spellEnd"/>
            <w:r w:rsidRPr="00644EE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4EE2">
              <w:rPr>
                <w:rFonts w:ascii="Times New Roman" w:hAnsi="Times New Roman"/>
                <w:sz w:val="24"/>
                <w:szCs w:val="24"/>
              </w:rPr>
              <w:t>обласна</w:t>
            </w:r>
            <w:proofErr w:type="spellEnd"/>
            <w:r w:rsidRPr="00644EE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4EE2">
              <w:rPr>
                <w:rFonts w:ascii="Times New Roman" w:hAnsi="Times New Roman"/>
                <w:sz w:val="24"/>
                <w:szCs w:val="24"/>
              </w:rPr>
              <w:t>дитяча</w:t>
            </w:r>
            <w:proofErr w:type="spellEnd"/>
            <w:r w:rsidRPr="00644EE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4EE2">
              <w:rPr>
                <w:rFonts w:ascii="Times New Roman" w:hAnsi="Times New Roman"/>
                <w:sz w:val="24"/>
                <w:szCs w:val="24"/>
              </w:rPr>
              <w:t>клінічна</w:t>
            </w:r>
            <w:proofErr w:type="spellEnd"/>
            <w:r w:rsidRPr="00644EE2">
              <w:rPr>
                <w:rFonts w:ascii="Times New Roman" w:hAnsi="Times New Roman"/>
                <w:sz w:val="24"/>
                <w:szCs w:val="24"/>
              </w:rPr>
              <w:t xml:space="preserve"> лікарня” ДОР”</w:t>
            </w:r>
          </w:p>
        </w:tc>
        <w:tc>
          <w:tcPr>
            <w:tcW w:w="1971" w:type="dxa"/>
          </w:tcPr>
          <w:p w:rsidR="00955939" w:rsidRPr="008A2419" w:rsidRDefault="00644EE2" w:rsidP="00061F6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A2419">
              <w:rPr>
                <w:rFonts w:ascii="Times New Roman" w:hAnsi="Times New Roman"/>
                <w:sz w:val="24"/>
                <w:szCs w:val="24"/>
                <w:lang w:val="en-US"/>
              </w:rPr>
              <w:t>Leon</w:t>
            </w:r>
          </w:p>
        </w:tc>
        <w:tc>
          <w:tcPr>
            <w:tcW w:w="1971" w:type="dxa"/>
          </w:tcPr>
          <w:p w:rsidR="00955939" w:rsidRPr="008A2419" w:rsidRDefault="00644EE2" w:rsidP="00061F6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971" w:type="dxa"/>
          </w:tcPr>
          <w:p w:rsidR="00955939" w:rsidRPr="008A2419" w:rsidRDefault="00644EE2" w:rsidP="00061F6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</w:t>
            </w:r>
          </w:p>
        </w:tc>
      </w:tr>
      <w:tr w:rsidR="00324AC9" w:rsidRPr="008A2419" w:rsidTr="00061F68">
        <w:tc>
          <w:tcPr>
            <w:tcW w:w="817" w:type="dxa"/>
          </w:tcPr>
          <w:p w:rsidR="00324AC9" w:rsidRPr="003455D9" w:rsidRDefault="00324AC9" w:rsidP="003455D9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124" w:type="dxa"/>
          </w:tcPr>
          <w:p w:rsidR="00324AC9" w:rsidRPr="00B85245" w:rsidRDefault="00B85245" w:rsidP="00061F68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85245">
              <w:rPr>
                <w:rFonts w:ascii="Times New Roman" w:hAnsi="Times New Roman"/>
                <w:sz w:val="24"/>
                <w:szCs w:val="24"/>
              </w:rPr>
              <w:t>КЗ</w:t>
            </w:r>
            <w:proofErr w:type="gramEnd"/>
            <w:r w:rsidRPr="00B85245">
              <w:rPr>
                <w:rFonts w:ascii="Times New Roman" w:hAnsi="Times New Roman"/>
                <w:sz w:val="24"/>
                <w:szCs w:val="24"/>
              </w:rPr>
              <w:t xml:space="preserve"> „</w:t>
            </w:r>
            <w:proofErr w:type="spellStart"/>
            <w:r w:rsidRPr="00B85245">
              <w:rPr>
                <w:rFonts w:ascii="Times New Roman" w:hAnsi="Times New Roman"/>
                <w:sz w:val="24"/>
                <w:szCs w:val="24"/>
              </w:rPr>
              <w:t>Дніпропетровська</w:t>
            </w:r>
            <w:proofErr w:type="spellEnd"/>
            <w:r w:rsidRPr="00B852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85245">
              <w:rPr>
                <w:rFonts w:ascii="Times New Roman" w:hAnsi="Times New Roman"/>
                <w:sz w:val="24"/>
                <w:szCs w:val="24"/>
              </w:rPr>
              <w:t>обласна</w:t>
            </w:r>
            <w:proofErr w:type="spellEnd"/>
            <w:r w:rsidRPr="00B852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85245">
              <w:rPr>
                <w:rFonts w:ascii="Times New Roman" w:hAnsi="Times New Roman"/>
                <w:sz w:val="24"/>
                <w:szCs w:val="24"/>
              </w:rPr>
              <w:t>клінічна</w:t>
            </w:r>
            <w:proofErr w:type="spellEnd"/>
            <w:r w:rsidRPr="00B852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85245">
              <w:rPr>
                <w:rFonts w:ascii="Times New Roman" w:hAnsi="Times New Roman"/>
                <w:sz w:val="24"/>
                <w:szCs w:val="24"/>
              </w:rPr>
              <w:t>офтальмологічна</w:t>
            </w:r>
            <w:proofErr w:type="spellEnd"/>
            <w:r w:rsidRPr="00B85245">
              <w:rPr>
                <w:rFonts w:ascii="Times New Roman" w:hAnsi="Times New Roman"/>
                <w:sz w:val="24"/>
                <w:szCs w:val="24"/>
              </w:rPr>
              <w:t xml:space="preserve"> лікарня” ДОР”</w:t>
            </w:r>
          </w:p>
        </w:tc>
        <w:tc>
          <w:tcPr>
            <w:tcW w:w="1971" w:type="dxa"/>
          </w:tcPr>
          <w:p w:rsidR="00324AC9" w:rsidRPr="008A2419" w:rsidRDefault="00B503B8" w:rsidP="00061F6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A2419">
              <w:rPr>
                <w:rFonts w:ascii="Times New Roman" w:hAnsi="Times New Roman"/>
                <w:sz w:val="24"/>
                <w:szCs w:val="24"/>
                <w:lang w:val="en-US"/>
              </w:rPr>
              <w:t>Leon</w:t>
            </w:r>
          </w:p>
        </w:tc>
        <w:tc>
          <w:tcPr>
            <w:tcW w:w="1971" w:type="dxa"/>
          </w:tcPr>
          <w:p w:rsidR="00324AC9" w:rsidRPr="008A2419" w:rsidRDefault="00B503B8" w:rsidP="00061F6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971" w:type="dxa"/>
          </w:tcPr>
          <w:p w:rsidR="00324AC9" w:rsidRPr="008A2419" w:rsidRDefault="00B503B8" w:rsidP="00061F6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</w:p>
        </w:tc>
      </w:tr>
      <w:tr w:rsidR="00324AC9" w:rsidRPr="008A2419" w:rsidTr="00061F68">
        <w:tc>
          <w:tcPr>
            <w:tcW w:w="817" w:type="dxa"/>
          </w:tcPr>
          <w:p w:rsidR="00324AC9" w:rsidRPr="003455D9" w:rsidRDefault="00324AC9" w:rsidP="003455D9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124" w:type="dxa"/>
          </w:tcPr>
          <w:p w:rsidR="006368F8" w:rsidRPr="006368F8" w:rsidRDefault="006368F8" w:rsidP="006368F8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368F8">
              <w:rPr>
                <w:rFonts w:ascii="Times New Roman" w:hAnsi="Times New Roman"/>
                <w:sz w:val="24"/>
                <w:szCs w:val="24"/>
              </w:rPr>
              <w:t>КЗ</w:t>
            </w:r>
            <w:proofErr w:type="gramEnd"/>
            <w:r w:rsidRPr="006368F8">
              <w:rPr>
                <w:rFonts w:ascii="Times New Roman" w:hAnsi="Times New Roman"/>
                <w:sz w:val="24"/>
                <w:szCs w:val="24"/>
              </w:rPr>
              <w:t xml:space="preserve"> „</w:t>
            </w:r>
            <w:proofErr w:type="spellStart"/>
            <w:r w:rsidRPr="006368F8">
              <w:rPr>
                <w:rFonts w:ascii="Times New Roman" w:hAnsi="Times New Roman"/>
                <w:sz w:val="24"/>
                <w:szCs w:val="24"/>
              </w:rPr>
              <w:t>Дніпропетровська</w:t>
            </w:r>
            <w:proofErr w:type="spellEnd"/>
            <w:r w:rsidRPr="006368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368F8">
              <w:rPr>
                <w:rFonts w:ascii="Times New Roman" w:hAnsi="Times New Roman"/>
                <w:sz w:val="24"/>
                <w:szCs w:val="24"/>
              </w:rPr>
              <w:t>обласна</w:t>
            </w:r>
            <w:proofErr w:type="spellEnd"/>
            <w:r w:rsidRPr="006368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368F8">
              <w:rPr>
                <w:rFonts w:ascii="Times New Roman" w:hAnsi="Times New Roman"/>
                <w:sz w:val="24"/>
                <w:szCs w:val="24"/>
              </w:rPr>
              <w:t>клінічна</w:t>
            </w:r>
            <w:proofErr w:type="spellEnd"/>
            <w:r w:rsidRPr="006368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368F8">
              <w:rPr>
                <w:rFonts w:ascii="Times New Roman" w:hAnsi="Times New Roman"/>
                <w:sz w:val="24"/>
                <w:szCs w:val="24"/>
              </w:rPr>
              <w:t>лікарня</w:t>
            </w:r>
            <w:proofErr w:type="spellEnd"/>
            <w:r w:rsidRPr="006368F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24AC9" w:rsidRPr="006368F8" w:rsidRDefault="006368F8" w:rsidP="006368F8">
            <w:pPr>
              <w:rPr>
                <w:rFonts w:ascii="Times New Roman" w:hAnsi="Times New Roman"/>
                <w:sz w:val="24"/>
                <w:szCs w:val="24"/>
              </w:rPr>
            </w:pPr>
            <w:r w:rsidRPr="006368F8">
              <w:rPr>
                <w:rFonts w:ascii="Times New Roman" w:hAnsi="Times New Roman"/>
                <w:sz w:val="24"/>
                <w:szCs w:val="24"/>
              </w:rPr>
              <w:t>ім. І.І.Мечникова”</w:t>
            </w:r>
          </w:p>
        </w:tc>
        <w:tc>
          <w:tcPr>
            <w:tcW w:w="1971" w:type="dxa"/>
          </w:tcPr>
          <w:p w:rsidR="00324AC9" w:rsidRDefault="006368F8" w:rsidP="00061F6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A2419">
              <w:rPr>
                <w:rFonts w:ascii="Times New Roman" w:hAnsi="Times New Roman"/>
                <w:sz w:val="24"/>
                <w:szCs w:val="24"/>
                <w:lang w:val="en-US"/>
              </w:rPr>
              <w:t>Leon</w:t>
            </w:r>
          </w:p>
          <w:p w:rsidR="006368F8" w:rsidRPr="006368F8" w:rsidRDefault="006368F8" w:rsidP="00061F68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Avant</w:t>
            </w:r>
          </w:p>
        </w:tc>
        <w:tc>
          <w:tcPr>
            <w:tcW w:w="1971" w:type="dxa"/>
          </w:tcPr>
          <w:p w:rsidR="00324AC9" w:rsidRPr="006368F8" w:rsidRDefault="006368F8" w:rsidP="00061F68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1971" w:type="dxa"/>
          </w:tcPr>
          <w:p w:rsidR="00324AC9" w:rsidRPr="006368F8" w:rsidRDefault="006368F8" w:rsidP="00061F68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</w:p>
        </w:tc>
      </w:tr>
      <w:tr w:rsidR="00324AC9" w:rsidRPr="008A2419" w:rsidTr="00061F68">
        <w:tc>
          <w:tcPr>
            <w:tcW w:w="817" w:type="dxa"/>
          </w:tcPr>
          <w:p w:rsidR="00324AC9" w:rsidRPr="003455D9" w:rsidRDefault="00324AC9" w:rsidP="003455D9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124" w:type="dxa"/>
          </w:tcPr>
          <w:p w:rsidR="00324AC9" w:rsidRDefault="002D6515" w:rsidP="00061F68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КП</w:t>
            </w:r>
            <w:r w:rsidR="006904AE" w:rsidRPr="006904A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„Дніпропетровський обласний клінічний центр кардіології та кардіохірургії” ДОР”</w:t>
            </w:r>
          </w:p>
          <w:p w:rsidR="00D26DDE" w:rsidRDefault="00D26DDE" w:rsidP="00061F68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D26DDE" w:rsidRPr="006904AE" w:rsidRDefault="00D26DDE" w:rsidP="00061F68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bookmarkStart w:id="0" w:name="_GoBack"/>
            <w:bookmarkEnd w:id="0"/>
          </w:p>
        </w:tc>
        <w:tc>
          <w:tcPr>
            <w:tcW w:w="1971" w:type="dxa"/>
          </w:tcPr>
          <w:p w:rsidR="006904AE" w:rsidRDefault="006904AE" w:rsidP="006904A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A2419">
              <w:rPr>
                <w:rFonts w:ascii="Times New Roman" w:hAnsi="Times New Roman"/>
                <w:sz w:val="24"/>
                <w:szCs w:val="24"/>
                <w:lang w:val="en-US"/>
              </w:rPr>
              <w:t>Leon</w:t>
            </w:r>
          </w:p>
          <w:p w:rsidR="006904AE" w:rsidRDefault="006904AE" w:rsidP="006904A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A2419">
              <w:rPr>
                <w:rFonts w:ascii="Times New Roman" w:hAnsi="Times New Roman"/>
                <w:sz w:val="24"/>
                <w:szCs w:val="24"/>
                <w:lang w:val="en-US"/>
              </w:rPr>
              <w:t>Leon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+</w:t>
            </w:r>
          </w:p>
          <w:p w:rsidR="006904AE" w:rsidRPr="006904AE" w:rsidRDefault="006904AE" w:rsidP="006904A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Sinus</w:t>
            </w:r>
          </w:p>
          <w:p w:rsidR="00324AC9" w:rsidRPr="008A2419" w:rsidRDefault="00324AC9" w:rsidP="00061F6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971" w:type="dxa"/>
          </w:tcPr>
          <w:p w:rsidR="00324AC9" w:rsidRPr="006904AE" w:rsidRDefault="006904AE" w:rsidP="00061F6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971" w:type="dxa"/>
          </w:tcPr>
          <w:p w:rsidR="00324AC9" w:rsidRPr="008A2419" w:rsidRDefault="006904AE" w:rsidP="00061F6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</w:t>
            </w:r>
          </w:p>
        </w:tc>
      </w:tr>
      <w:tr w:rsidR="00324AC9" w:rsidRPr="008A2419" w:rsidTr="00061F68">
        <w:tc>
          <w:tcPr>
            <w:tcW w:w="817" w:type="dxa"/>
          </w:tcPr>
          <w:p w:rsidR="00324AC9" w:rsidRPr="003455D9" w:rsidRDefault="00324AC9" w:rsidP="003455D9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124" w:type="dxa"/>
          </w:tcPr>
          <w:p w:rsidR="00324AC9" w:rsidRPr="008A2419" w:rsidRDefault="00EC7CF4" w:rsidP="00EC7CF4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C7CF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КП „Дніпропетровський обласний перинатальний центр зі стаціонаром”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ДОР</w:t>
            </w:r>
            <w:r w:rsidRPr="00EC7CF4">
              <w:rPr>
                <w:rFonts w:ascii="Times New Roman" w:hAnsi="Times New Roman"/>
                <w:sz w:val="24"/>
                <w:szCs w:val="24"/>
                <w:lang w:val="uk-UA"/>
              </w:rPr>
              <w:t>”</w:t>
            </w:r>
          </w:p>
        </w:tc>
        <w:tc>
          <w:tcPr>
            <w:tcW w:w="1971" w:type="dxa"/>
          </w:tcPr>
          <w:p w:rsidR="00324AC9" w:rsidRPr="00EC7CF4" w:rsidRDefault="00EC7CF4" w:rsidP="00061F68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Felix</w:t>
            </w:r>
          </w:p>
        </w:tc>
        <w:tc>
          <w:tcPr>
            <w:tcW w:w="1971" w:type="dxa"/>
          </w:tcPr>
          <w:p w:rsidR="00324AC9" w:rsidRPr="008A2419" w:rsidRDefault="00EC7CF4" w:rsidP="00061F6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971" w:type="dxa"/>
          </w:tcPr>
          <w:p w:rsidR="00324AC9" w:rsidRPr="008A2419" w:rsidRDefault="00EC7CF4" w:rsidP="00061F6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</w:p>
        </w:tc>
      </w:tr>
      <w:tr w:rsidR="00324AC9" w:rsidRPr="008A2419" w:rsidTr="00061F68">
        <w:tc>
          <w:tcPr>
            <w:tcW w:w="817" w:type="dxa"/>
          </w:tcPr>
          <w:p w:rsidR="00324AC9" w:rsidRPr="003455D9" w:rsidRDefault="00324AC9" w:rsidP="003455D9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124" w:type="dxa"/>
          </w:tcPr>
          <w:p w:rsidR="00324AC9" w:rsidRPr="00E612C3" w:rsidRDefault="00E612C3" w:rsidP="00E612C3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ДЗ “</w:t>
            </w:r>
            <w:r w:rsidRPr="00E612C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Спеціалізована багатопрофільна лікарня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          </w:t>
            </w:r>
            <w:r w:rsidRPr="00E612C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 1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МОЗ</w:t>
            </w:r>
            <w:r w:rsidRPr="00E612C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України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”</w:t>
            </w:r>
          </w:p>
        </w:tc>
        <w:tc>
          <w:tcPr>
            <w:tcW w:w="1971" w:type="dxa"/>
          </w:tcPr>
          <w:p w:rsidR="00E612C3" w:rsidRDefault="00E612C3" w:rsidP="00E612C3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A2419">
              <w:rPr>
                <w:rFonts w:ascii="Times New Roman" w:hAnsi="Times New Roman"/>
                <w:sz w:val="24"/>
                <w:szCs w:val="24"/>
                <w:lang w:val="en-US"/>
              </w:rPr>
              <w:t>Leon</w:t>
            </w:r>
          </w:p>
          <w:p w:rsidR="00324AC9" w:rsidRPr="008A2419" w:rsidRDefault="00324AC9" w:rsidP="00061F6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971" w:type="dxa"/>
          </w:tcPr>
          <w:p w:rsidR="00324AC9" w:rsidRPr="008A2419" w:rsidRDefault="00E612C3" w:rsidP="00061F6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971" w:type="dxa"/>
          </w:tcPr>
          <w:p w:rsidR="00324AC9" w:rsidRPr="008A2419" w:rsidRDefault="00E612C3" w:rsidP="00061F6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</w:tr>
      <w:tr w:rsidR="00324AC9" w:rsidRPr="008A2419" w:rsidTr="00061F68">
        <w:tc>
          <w:tcPr>
            <w:tcW w:w="817" w:type="dxa"/>
          </w:tcPr>
          <w:p w:rsidR="00324AC9" w:rsidRPr="003455D9" w:rsidRDefault="00324AC9" w:rsidP="003455D9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124" w:type="dxa"/>
          </w:tcPr>
          <w:p w:rsidR="00324AC9" w:rsidRPr="008A2419" w:rsidRDefault="00E612C3" w:rsidP="00061F68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КП “Дніпровська центральна районна лікарня”</w:t>
            </w:r>
          </w:p>
        </w:tc>
        <w:tc>
          <w:tcPr>
            <w:tcW w:w="1971" w:type="dxa"/>
          </w:tcPr>
          <w:p w:rsidR="00E612C3" w:rsidRDefault="00E612C3" w:rsidP="00E612C3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A2419">
              <w:rPr>
                <w:rFonts w:ascii="Times New Roman" w:hAnsi="Times New Roman"/>
                <w:sz w:val="24"/>
                <w:szCs w:val="24"/>
                <w:lang w:val="en-US"/>
              </w:rPr>
              <w:t>Leon</w:t>
            </w:r>
          </w:p>
          <w:p w:rsidR="00324AC9" w:rsidRPr="008A2419" w:rsidRDefault="00324AC9" w:rsidP="00061F6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971" w:type="dxa"/>
          </w:tcPr>
          <w:p w:rsidR="00324AC9" w:rsidRPr="008A2419" w:rsidRDefault="00E612C3" w:rsidP="00061F6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971" w:type="dxa"/>
          </w:tcPr>
          <w:p w:rsidR="00324AC9" w:rsidRPr="008A2419" w:rsidRDefault="00E612C3" w:rsidP="00061F6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</w:tr>
      <w:tr w:rsidR="00324AC9" w:rsidRPr="008A2419" w:rsidTr="00061F68">
        <w:tc>
          <w:tcPr>
            <w:tcW w:w="817" w:type="dxa"/>
          </w:tcPr>
          <w:p w:rsidR="00324AC9" w:rsidRPr="003455D9" w:rsidRDefault="00324AC9" w:rsidP="003455D9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124" w:type="dxa"/>
          </w:tcPr>
          <w:p w:rsidR="00324AC9" w:rsidRPr="008A2419" w:rsidRDefault="00E176B0" w:rsidP="00DC04B1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КНП “</w:t>
            </w:r>
            <w:r w:rsidRPr="00E176B0">
              <w:rPr>
                <w:rFonts w:ascii="Times New Roman" w:hAnsi="Times New Roman"/>
                <w:sz w:val="24"/>
                <w:szCs w:val="24"/>
                <w:lang w:val="uk-UA"/>
              </w:rPr>
              <w:t>Кам’янська  міська лікарня швидкої медичної допомоги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”</w:t>
            </w:r>
            <w:r w:rsidR="00DC04B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КМР</w:t>
            </w:r>
          </w:p>
        </w:tc>
        <w:tc>
          <w:tcPr>
            <w:tcW w:w="1971" w:type="dxa"/>
          </w:tcPr>
          <w:p w:rsidR="00E176B0" w:rsidRDefault="00E176B0" w:rsidP="00E176B0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A2419">
              <w:rPr>
                <w:rFonts w:ascii="Times New Roman" w:hAnsi="Times New Roman"/>
                <w:sz w:val="24"/>
                <w:szCs w:val="24"/>
                <w:lang w:val="en-US"/>
              </w:rPr>
              <w:t>Leon</w:t>
            </w:r>
          </w:p>
          <w:p w:rsidR="00324AC9" w:rsidRPr="008A2419" w:rsidRDefault="00324AC9" w:rsidP="00061F6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971" w:type="dxa"/>
          </w:tcPr>
          <w:p w:rsidR="00324AC9" w:rsidRPr="008A2419" w:rsidRDefault="00E176B0" w:rsidP="00061F6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971" w:type="dxa"/>
          </w:tcPr>
          <w:p w:rsidR="00324AC9" w:rsidRPr="008A2419" w:rsidRDefault="00E176B0" w:rsidP="00061F6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</w:p>
        </w:tc>
      </w:tr>
      <w:tr w:rsidR="00324AC9" w:rsidRPr="008A2419" w:rsidTr="00061F68">
        <w:tc>
          <w:tcPr>
            <w:tcW w:w="817" w:type="dxa"/>
          </w:tcPr>
          <w:p w:rsidR="00324AC9" w:rsidRPr="003455D9" w:rsidRDefault="00324AC9" w:rsidP="003455D9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124" w:type="dxa"/>
          </w:tcPr>
          <w:p w:rsidR="00324AC9" w:rsidRPr="008A2419" w:rsidRDefault="002D6515" w:rsidP="00DC04B1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КЗ</w:t>
            </w:r>
            <w:r w:rsidR="00DC04B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“</w:t>
            </w:r>
            <w:r w:rsidR="00DC04B1" w:rsidRPr="00E176B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Кам’янська  міська лікарня </w:t>
            </w:r>
            <w:r w:rsidR="00DC04B1">
              <w:rPr>
                <w:rFonts w:ascii="Times New Roman" w:hAnsi="Times New Roman"/>
                <w:sz w:val="24"/>
                <w:szCs w:val="24"/>
                <w:lang w:val="uk-UA"/>
              </w:rPr>
              <w:t>№ 7” КМР</w:t>
            </w:r>
          </w:p>
        </w:tc>
        <w:tc>
          <w:tcPr>
            <w:tcW w:w="1971" w:type="dxa"/>
          </w:tcPr>
          <w:p w:rsidR="00DC04B1" w:rsidRDefault="00DC04B1" w:rsidP="00DC04B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A2419">
              <w:rPr>
                <w:rFonts w:ascii="Times New Roman" w:hAnsi="Times New Roman"/>
                <w:sz w:val="24"/>
                <w:szCs w:val="24"/>
                <w:lang w:val="en-US"/>
              </w:rPr>
              <w:t>Leon</w:t>
            </w:r>
          </w:p>
          <w:p w:rsidR="00324AC9" w:rsidRPr="008A2419" w:rsidRDefault="00324AC9" w:rsidP="00061F6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971" w:type="dxa"/>
          </w:tcPr>
          <w:p w:rsidR="00324AC9" w:rsidRPr="008A2419" w:rsidRDefault="00DC04B1" w:rsidP="00061F6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971" w:type="dxa"/>
          </w:tcPr>
          <w:p w:rsidR="00324AC9" w:rsidRPr="008A2419" w:rsidRDefault="00DC04B1" w:rsidP="00061F6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</w:tr>
      <w:tr w:rsidR="00324AC9" w:rsidRPr="008A2419" w:rsidTr="00061F68">
        <w:tc>
          <w:tcPr>
            <w:tcW w:w="817" w:type="dxa"/>
          </w:tcPr>
          <w:p w:rsidR="00324AC9" w:rsidRPr="003455D9" w:rsidRDefault="00324AC9" w:rsidP="003455D9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124" w:type="dxa"/>
          </w:tcPr>
          <w:p w:rsidR="00324AC9" w:rsidRPr="008A2419" w:rsidRDefault="002D6515" w:rsidP="00DC04B1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КЗ</w:t>
            </w:r>
            <w:r w:rsidR="00DC04B1">
              <w:rPr>
                <w:rFonts w:ascii="Times New Roman" w:hAnsi="Times New Roman"/>
                <w:sz w:val="24"/>
                <w:szCs w:val="24"/>
                <w:lang w:val="uk-UA"/>
              </w:rPr>
              <w:t>“</w:t>
            </w:r>
            <w:r w:rsidR="00DC04B1" w:rsidRPr="00E176B0">
              <w:rPr>
                <w:rFonts w:ascii="Times New Roman" w:hAnsi="Times New Roman"/>
                <w:sz w:val="24"/>
                <w:szCs w:val="24"/>
                <w:lang w:val="uk-UA"/>
              </w:rPr>
              <w:t>Кам’янська</w:t>
            </w:r>
            <w:proofErr w:type="spellEnd"/>
            <w:r w:rsidR="00DC04B1" w:rsidRPr="00E176B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міська лікарня </w:t>
            </w:r>
            <w:r w:rsidR="00DC04B1">
              <w:rPr>
                <w:rFonts w:ascii="Times New Roman" w:hAnsi="Times New Roman"/>
                <w:sz w:val="24"/>
                <w:szCs w:val="24"/>
                <w:lang w:val="uk-UA"/>
              </w:rPr>
              <w:t>№ 9” КМР</w:t>
            </w:r>
          </w:p>
        </w:tc>
        <w:tc>
          <w:tcPr>
            <w:tcW w:w="1971" w:type="dxa"/>
          </w:tcPr>
          <w:p w:rsidR="00DC04B1" w:rsidRDefault="00DC04B1" w:rsidP="00DC04B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A2419">
              <w:rPr>
                <w:rFonts w:ascii="Times New Roman" w:hAnsi="Times New Roman"/>
                <w:sz w:val="24"/>
                <w:szCs w:val="24"/>
                <w:lang w:val="en-US"/>
              </w:rPr>
              <w:t>Leon</w:t>
            </w:r>
          </w:p>
          <w:p w:rsidR="00324AC9" w:rsidRPr="008A2419" w:rsidRDefault="00324AC9" w:rsidP="00061F6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971" w:type="dxa"/>
          </w:tcPr>
          <w:p w:rsidR="00324AC9" w:rsidRPr="008A2419" w:rsidRDefault="00DC04B1" w:rsidP="00061F6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971" w:type="dxa"/>
          </w:tcPr>
          <w:p w:rsidR="00324AC9" w:rsidRPr="008A2419" w:rsidRDefault="00DC04B1" w:rsidP="00061F6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</w:p>
        </w:tc>
      </w:tr>
      <w:tr w:rsidR="00324AC9" w:rsidRPr="008A2419" w:rsidTr="00061F68">
        <w:tc>
          <w:tcPr>
            <w:tcW w:w="817" w:type="dxa"/>
          </w:tcPr>
          <w:p w:rsidR="00324AC9" w:rsidRPr="003455D9" w:rsidRDefault="00324AC9" w:rsidP="003455D9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124" w:type="dxa"/>
          </w:tcPr>
          <w:p w:rsidR="00324AC9" w:rsidRPr="008A2419" w:rsidRDefault="00DC04B1" w:rsidP="00DC04B1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КП “Криворізький онкологічний диспансер”</w:t>
            </w:r>
          </w:p>
        </w:tc>
        <w:tc>
          <w:tcPr>
            <w:tcW w:w="1971" w:type="dxa"/>
          </w:tcPr>
          <w:p w:rsidR="00DC04B1" w:rsidRDefault="00DC04B1" w:rsidP="00DC04B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A2419">
              <w:rPr>
                <w:rFonts w:ascii="Times New Roman" w:hAnsi="Times New Roman"/>
                <w:sz w:val="24"/>
                <w:szCs w:val="24"/>
                <w:lang w:val="en-US"/>
              </w:rPr>
              <w:t>Leon</w:t>
            </w:r>
          </w:p>
          <w:p w:rsidR="00324AC9" w:rsidRPr="008A2419" w:rsidRDefault="00324AC9" w:rsidP="00061F6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971" w:type="dxa"/>
          </w:tcPr>
          <w:p w:rsidR="00324AC9" w:rsidRPr="008A2419" w:rsidRDefault="00DC04B1" w:rsidP="00061F6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971" w:type="dxa"/>
          </w:tcPr>
          <w:p w:rsidR="00324AC9" w:rsidRPr="008A2419" w:rsidRDefault="00DC04B1" w:rsidP="00061F6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</w:p>
        </w:tc>
      </w:tr>
      <w:tr w:rsidR="00324AC9" w:rsidRPr="008A2419" w:rsidTr="00061F68">
        <w:tc>
          <w:tcPr>
            <w:tcW w:w="817" w:type="dxa"/>
          </w:tcPr>
          <w:p w:rsidR="00324AC9" w:rsidRPr="003455D9" w:rsidRDefault="00324AC9" w:rsidP="003455D9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124" w:type="dxa"/>
          </w:tcPr>
          <w:p w:rsidR="00324AC9" w:rsidRPr="008A2419" w:rsidRDefault="00A93303" w:rsidP="00A93303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КП “</w:t>
            </w:r>
            <w:r w:rsidRPr="00E176B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Криворізька</w:t>
            </w:r>
            <w:r w:rsidRPr="00E176B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міська лікарня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№ 1” КМР ”</w:t>
            </w:r>
          </w:p>
        </w:tc>
        <w:tc>
          <w:tcPr>
            <w:tcW w:w="1971" w:type="dxa"/>
          </w:tcPr>
          <w:p w:rsidR="00324AC9" w:rsidRPr="008A2419" w:rsidRDefault="00A93303" w:rsidP="00061F6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Siesta</w:t>
            </w:r>
          </w:p>
        </w:tc>
        <w:tc>
          <w:tcPr>
            <w:tcW w:w="1971" w:type="dxa"/>
          </w:tcPr>
          <w:p w:rsidR="00324AC9" w:rsidRPr="008A2419" w:rsidRDefault="00A93303" w:rsidP="00061F6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971" w:type="dxa"/>
          </w:tcPr>
          <w:p w:rsidR="00324AC9" w:rsidRPr="008A2419" w:rsidRDefault="00A93303" w:rsidP="00061F6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</w:tr>
      <w:tr w:rsidR="00324AC9" w:rsidRPr="008A2419" w:rsidTr="00061F68">
        <w:tc>
          <w:tcPr>
            <w:tcW w:w="817" w:type="dxa"/>
          </w:tcPr>
          <w:p w:rsidR="00324AC9" w:rsidRPr="003455D9" w:rsidRDefault="00324AC9" w:rsidP="003455D9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124" w:type="dxa"/>
          </w:tcPr>
          <w:p w:rsidR="00324AC9" w:rsidRPr="008A2419" w:rsidRDefault="00A93303" w:rsidP="00A93303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КП “</w:t>
            </w:r>
            <w:r w:rsidRPr="00E176B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Криворізька</w:t>
            </w:r>
            <w:r w:rsidRPr="00E176B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міська лікарня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№ 2” КМР ”</w:t>
            </w:r>
          </w:p>
        </w:tc>
        <w:tc>
          <w:tcPr>
            <w:tcW w:w="1971" w:type="dxa"/>
          </w:tcPr>
          <w:p w:rsidR="00A93303" w:rsidRDefault="00A93303" w:rsidP="00A93303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A2419">
              <w:rPr>
                <w:rFonts w:ascii="Times New Roman" w:hAnsi="Times New Roman"/>
                <w:sz w:val="24"/>
                <w:szCs w:val="24"/>
                <w:lang w:val="en-US"/>
              </w:rPr>
              <w:t>Leon</w:t>
            </w:r>
          </w:p>
          <w:p w:rsidR="00324AC9" w:rsidRPr="008A2419" w:rsidRDefault="00324AC9" w:rsidP="00061F6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971" w:type="dxa"/>
          </w:tcPr>
          <w:p w:rsidR="00324AC9" w:rsidRPr="008A2419" w:rsidRDefault="00A93303" w:rsidP="00061F6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971" w:type="dxa"/>
          </w:tcPr>
          <w:p w:rsidR="00324AC9" w:rsidRPr="008A2419" w:rsidRDefault="00A93303" w:rsidP="00061F6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15</w:t>
            </w:r>
          </w:p>
        </w:tc>
      </w:tr>
      <w:tr w:rsidR="001B5D17" w:rsidRPr="008A2419" w:rsidTr="00061F68">
        <w:tc>
          <w:tcPr>
            <w:tcW w:w="817" w:type="dxa"/>
          </w:tcPr>
          <w:p w:rsidR="001B5D17" w:rsidRPr="003455D9" w:rsidRDefault="001B5D17" w:rsidP="003455D9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124" w:type="dxa"/>
          </w:tcPr>
          <w:p w:rsidR="001B5D17" w:rsidRPr="008A2419" w:rsidRDefault="002D6515" w:rsidP="001B5D17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КЗ</w:t>
            </w:r>
            <w:r w:rsidR="001B5D1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“</w:t>
            </w:r>
            <w:r w:rsidR="001B5D17" w:rsidRPr="00E176B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1B5D17">
              <w:rPr>
                <w:rFonts w:ascii="Times New Roman" w:hAnsi="Times New Roman"/>
                <w:sz w:val="24"/>
                <w:szCs w:val="24"/>
                <w:lang w:val="uk-UA"/>
              </w:rPr>
              <w:t>Криворізька</w:t>
            </w:r>
            <w:r w:rsidR="001B5D17" w:rsidRPr="00E176B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міська лікарня </w:t>
            </w:r>
            <w:r w:rsidR="001B5D17">
              <w:rPr>
                <w:rFonts w:ascii="Times New Roman" w:hAnsi="Times New Roman"/>
                <w:sz w:val="24"/>
                <w:szCs w:val="24"/>
                <w:lang w:val="uk-UA"/>
              </w:rPr>
              <w:t>№ 5” КМР ”</w:t>
            </w:r>
          </w:p>
        </w:tc>
        <w:tc>
          <w:tcPr>
            <w:tcW w:w="1971" w:type="dxa"/>
          </w:tcPr>
          <w:p w:rsidR="001B5D17" w:rsidRPr="008A2419" w:rsidRDefault="001B5D17" w:rsidP="00C461F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Siesta</w:t>
            </w:r>
          </w:p>
        </w:tc>
        <w:tc>
          <w:tcPr>
            <w:tcW w:w="1971" w:type="dxa"/>
          </w:tcPr>
          <w:p w:rsidR="001B5D17" w:rsidRPr="008A2419" w:rsidRDefault="001B5D17" w:rsidP="00C461F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971" w:type="dxa"/>
          </w:tcPr>
          <w:p w:rsidR="001B5D17" w:rsidRPr="008A2419" w:rsidRDefault="001B5D17" w:rsidP="00C461F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</w:tr>
      <w:tr w:rsidR="001B5D17" w:rsidRPr="008A2419" w:rsidTr="00061F68">
        <w:tc>
          <w:tcPr>
            <w:tcW w:w="817" w:type="dxa"/>
          </w:tcPr>
          <w:p w:rsidR="001B5D17" w:rsidRPr="003455D9" w:rsidRDefault="001B5D17" w:rsidP="003455D9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124" w:type="dxa"/>
          </w:tcPr>
          <w:p w:rsidR="001B5D17" w:rsidRPr="008A2419" w:rsidRDefault="002D6515" w:rsidP="00061F68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КЗ</w:t>
            </w:r>
            <w:r w:rsidR="001B5D1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“</w:t>
            </w:r>
            <w:r w:rsidR="001B5D17" w:rsidRPr="00E176B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1B5D17">
              <w:rPr>
                <w:rFonts w:ascii="Times New Roman" w:hAnsi="Times New Roman"/>
                <w:sz w:val="24"/>
                <w:szCs w:val="24"/>
                <w:lang w:val="uk-UA"/>
              </w:rPr>
              <w:t>Криворізька</w:t>
            </w:r>
            <w:r w:rsidR="001B5D17" w:rsidRPr="00E176B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міська лікарня </w:t>
            </w:r>
            <w:r w:rsidR="001B5D17">
              <w:rPr>
                <w:rFonts w:ascii="Times New Roman" w:hAnsi="Times New Roman"/>
                <w:sz w:val="24"/>
                <w:szCs w:val="24"/>
                <w:lang w:val="uk-UA"/>
              </w:rPr>
              <w:t>№ 7” КМР ”</w:t>
            </w:r>
          </w:p>
        </w:tc>
        <w:tc>
          <w:tcPr>
            <w:tcW w:w="1971" w:type="dxa"/>
          </w:tcPr>
          <w:p w:rsidR="001B5D17" w:rsidRDefault="001B5D17" w:rsidP="00C461F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A2419">
              <w:rPr>
                <w:rFonts w:ascii="Times New Roman" w:hAnsi="Times New Roman"/>
                <w:sz w:val="24"/>
                <w:szCs w:val="24"/>
                <w:lang w:val="en-US"/>
              </w:rPr>
              <w:t>Leon</w:t>
            </w:r>
          </w:p>
          <w:p w:rsidR="001B5D17" w:rsidRPr="008A2419" w:rsidRDefault="001B5D17" w:rsidP="00C461F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971" w:type="dxa"/>
          </w:tcPr>
          <w:p w:rsidR="001B5D17" w:rsidRPr="008A2419" w:rsidRDefault="001B5D17" w:rsidP="00C461F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971" w:type="dxa"/>
          </w:tcPr>
          <w:p w:rsidR="001B5D17" w:rsidRPr="008A2419" w:rsidRDefault="001B5D17" w:rsidP="00C461F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</w:p>
        </w:tc>
      </w:tr>
      <w:tr w:rsidR="00425EB0" w:rsidRPr="008A2419" w:rsidTr="00061F68">
        <w:tc>
          <w:tcPr>
            <w:tcW w:w="817" w:type="dxa"/>
          </w:tcPr>
          <w:p w:rsidR="00425EB0" w:rsidRPr="003455D9" w:rsidRDefault="00425EB0" w:rsidP="003455D9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124" w:type="dxa"/>
          </w:tcPr>
          <w:p w:rsidR="00425EB0" w:rsidRDefault="00425EB0" w:rsidP="00425EB0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КП “</w:t>
            </w:r>
            <w:r w:rsidRPr="00E176B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Криворізька</w:t>
            </w:r>
            <w:r w:rsidRPr="00E176B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міська лікарня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№ 8” КМР ”</w:t>
            </w:r>
          </w:p>
        </w:tc>
        <w:tc>
          <w:tcPr>
            <w:tcW w:w="1971" w:type="dxa"/>
          </w:tcPr>
          <w:p w:rsidR="00425EB0" w:rsidRDefault="00425EB0" w:rsidP="00425EB0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A2419">
              <w:rPr>
                <w:rFonts w:ascii="Times New Roman" w:hAnsi="Times New Roman"/>
                <w:sz w:val="24"/>
                <w:szCs w:val="24"/>
                <w:lang w:val="en-US"/>
              </w:rPr>
              <w:t>Leon</w:t>
            </w:r>
          </w:p>
          <w:p w:rsidR="00425EB0" w:rsidRPr="00425EB0" w:rsidRDefault="00425EB0" w:rsidP="00C461F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971" w:type="dxa"/>
          </w:tcPr>
          <w:p w:rsidR="00425EB0" w:rsidRDefault="00425EB0" w:rsidP="00C461F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971" w:type="dxa"/>
          </w:tcPr>
          <w:p w:rsidR="00425EB0" w:rsidRDefault="00425EB0" w:rsidP="00C461F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</w:tr>
      <w:tr w:rsidR="001B5D17" w:rsidRPr="008A2419" w:rsidTr="002D6515">
        <w:trPr>
          <w:trHeight w:val="855"/>
        </w:trPr>
        <w:tc>
          <w:tcPr>
            <w:tcW w:w="817" w:type="dxa"/>
          </w:tcPr>
          <w:p w:rsidR="001B5D17" w:rsidRPr="003455D9" w:rsidRDefault="001B5D17" w:rsidP="003455D9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124" w:type="dxa"/>
          </w:tcPr>
          <w:p w:rsidR="001B5D17" w:rsidRPr="008A2419" w:rsidRDefault="00425EB0" w:rsidP="00425EB0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</w:t>
            </w:r>
            <w:r w:rsidR="002D6515">
              <w:rPr>
                <w:rFonts w:ascii="Times New Roman" w:hAnsi="Times New Roman"/>
                <w:sz w:val="24"/>
                <w:szCs w:val="24"/>
                <w:lang w:val="uk-UA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П “</w:t>
            </w:r>
            <w:r w:rsidRPr="00E176B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Криворізька</w:t>
            </w:r>
            <w:r w:rsidRPr="00E176B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міська лікарня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№ 16” КМР ”</w:t>
            </w:r>
          </w:p>
        </w:tc>
        <w:tc>
          <w:tcPr>
            <w:tcW w:w="1971" w:type="dxa"/>
          </w:tcPr>
          <w:p w:rsidR="00425EB0" w:rsidRDefault="00425EB0" w:rsidP="00425EB0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A2419">
              <w:rPr>
                <w:rFonts w:ascii="Times New Roman" w:hAnsi="Times New Roman"/>
                <w:sz w:val="24"/>
                <w:szCs w:val="24"/>
                <w:lang w:val="en-US"/>
              </w:rPr>
              <w:t>Leon</w:t>
            </w:r>
          </w:p>
          <w:p w:rsidR="00425EB0" w:rsidRDefault="00425EB0" w:rsidP="00425E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Siesta&amp;Breasy</w:t>
            </w:r>
            <w:proofErr w:type="spellEnd"/>
          </w:p>
          <w:p w:rsidR="001B5D17" w:rsidRPr="008A2419" w:rsidRDefault="00425EB0" w:rsidP="002D651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Siesta&amp;Ts</w:t>
            </w:r>
            <w:proofErr w:type="spellEnd"/>
          </w:p>
        </w:tc>
        <w:tc>
          <w:tcPr>
            <w:tcW w:w="1971" w:type="dxa"/>
          </w:tcPr>
          <w:p w:rsidR="001B5D17" w:rsidRPr="008A2419" w:rsidRDefault="00425EB0" w:rsidP="00061F6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971" w:type="dxa"/>
          </w:tcPr>
          <w:p w:rsidR="001B5D17" w:rsidRPr="008A2419" w:rsidRDefault="00425EB0" w:rsidP="00061F6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</w:p>
        </w:tc>
      </w:tr>
      <w:tr w:rsidR="001B5D17" w:rsidRPr="008A2419" w:rsidTr="00061F68">
        <w:tc>
          <w:tcPr>
            <w:tcW w:w="817" w:type="dxa"/>
          </w:tcPr>
          <w:p w:rsidR="001B5D17" w:rsidRPr="003455D9" w:rsidRDefault="001B5D17" w:rsidP="003455D9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124" w:type="dxa"/>
          </w:tcPr>
          <w:p w:rsidR="001B5D17" w:rsidRPr="008A2419" w:rsidRDefault="00216527" w:rsidP="00216527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КП “</w:t>
            </w:r>
            <w:r w:rsidRPr="00E176B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Нікопольська</w:t>
            </w:r>
            <w:r w:rsidRPr="00E176B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міська лікарня </w:t>
            </w:r>
            <w:r w:rsidR="002D6515">
              <w:rPr>
                <w:rFonts w:ascii="Times New Roman" w:hAnsi="Times New Roman"/>
                <w:sz w:val="24"/>
                <w:szCs w:val="24"/>
                <w:lang w:val="uk-UA"/>
              </w:rPr>
              <w:t>№ 1” ДО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Р ”</w:t>
            </w:r>
          </w:p>
        </w:tc>
        <w:tc>
          <w:tcPr>
            <w:tcW w:w="1971" w:type="dxa"/>
          </w:tcPr>
          <w:p w:rsidR="0088138F" w:rsidRDefault="0088138F" w:rsidP="0088138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A2419">
              <w:rPr>
                <w:rFonts w:ascii="Times New Roman" w:hAnsi="Times New Roman"/>
                <w:sz w:val="24"/>
                <w:szCs w:val="24"/>
                <w:lang w:val="en-US"/>
              </w:rPr>
              <w:t>Leon</w:t>
            </w:r>
          </w:p>
          <w:p w:rsidR="001B5D17" w:rsidRPr="008A2419" w:rsidRDefault="001B5D17" w:rsidP="00061F6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971" w:type="dxa"/>
          </w:tcPr>
          <w:p w:rsidR="001B5D17" w:rsidRPr="008A2419" w:rsidRDefault="0088138F" w:rsidP="00061F6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971" w:type="dxa"/>
          </w:tcPr>
          <w:p w:rsidR="001B5D17" w:rsidRPr="008A2419" w:rsidRDefault="0088138F" w:rsidP="00061F6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</w:p>
        </w:tc>
      </w:tr>
      <w:tr w:rsidR="001B5D17" w:rsidRPr="008A2419" w:rsidTr="00061F68">
        <w:tc>
          <w:tcPr>
            <w:tcW w:w="817" w:type="dxa"/>
          </w:tcPr>
          <w:p w:rsidR="001B5D17" w:rsidRPr="003455D9" w:rsidRDefault="001B5D17" w:rsidP="003455D9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124" w:type="dxa"/>
          </w:tcPr>
          <w:p w:rsidR="001B5D17" w:rsidRPr="008A2419" w:rsidRDefault="002D6515" w:rsidP="0088138F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КЗ</w:t>
            </w:r>
            <w:r w:rsidR="0088138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“</w:t>
            </w:r>
            <w:r w:rsidR="0088138F" w:rsidRPr="00E176B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Новомосковська центральна районна</w:t>
            </w:r>
            <w:r w:rsidR="0088138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лікарня”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ДОР</w:t>
            </w:r>
            <w:r w:rsidR="0088138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971" w:type="dxa"/>
          </w:tcPr>
          <w:p w:rsidR="0088138F" w:rsidRDefault="0088138F" w:rsidP="0088138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A2419">
              <w:rPr>
                <w:rFonts w:ascii="Times New Roman" w:hAnsi="Times New Roman"/>
                <w:sz w:val="24"/>
                <w:szCs w:val="24"/>
                <w:lang w:val="en-US"/>
              </w:rPr>
              <w:t>Leon</w:t>
            </w:r>
          </w:p>
          <w:p w:rsidR="001B5D17" w:rsidRPr="008A2419" w:rsidRDefault="001B5D17" w:rsidP="00061F6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971" w:type="dxa"/>
          </w:tcPr>
          <w:p w:rsidR="001B5D17" w:rsidRPr="008A2419" w:rsidRDefault="0088138F" w:rsidP="00061F6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971" w:type="dxa"/>
          </w:tcPr>
          <w:p w:rsidR="001B5D17" w:rsidRPr="008A2419" w:rsidRDefault="0088138F" w:rsidP="00061F6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</w:p>
        </w:tc>
      </w:tr>
      <w:tr w:rsidR="001B5D17" w:rsidRPr="008A2419" w:rsidTr="00061F68">
        <w:tc>
          <w:tcPr>
            <w:tcW w:w="817" w:type="dxa"/>
          </w:tcPr>
          <w:p w:rsidR="001B5D17" w:rsidRPr="003455D9" w:rsidRDefault="001B5D17" w:rsidP="003455D9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124" w:type="dxa"/>
          </w:tcPr>
          <w:p w:rsidR="001B5D17" w:rsidRPr="008A2419" w:rsidRDefault="003455D9" w:rsidP="003455D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КП “Павлоградська міська лікарня</w:t>
            </w:r>
            <w:r w:rsidR="002D651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№4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”</w:t>
            </w:r>
            <w:r w:rsidR="002D651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ПМР</w:t>
            </w:r>
          </w:p>
        </w:tc>
        <w:tc>
          <w:tcPr>
            <w:tcW w:w="1971" w:type="dxa"/>
          </w:tcPr>
          <w:p w:rsidR="003455D9" w:rsidRDefault="003455D9" w:rsidP="003455D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A2419">
              <w:rPr>
                <w:rFonts w:ascii="Times New Roman" w:hAnsi="Times New Roman"/>
                <w:sz w:val="24"/>
                <w:szCs w:val="24"/>
                <w:lang w:val="en-US"/>
              </w:rPr>
              <w:t>Leon</w:t>
            </w:r>
          </w:p>
          <w:p w:rsidR="001B5D17" w:rsidRPr="008A2419" w:rsidRDefault="001B5D17" w:rsidP="00061F6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971" w:type="dxa"/>
          </w:tcPr>
          <w:p w:rsidR="001B5D17" w:rsidRPr="008A2419" w:rsidRDefault="003455D9" w:rsidP="00061F6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971" w:type="dxa"/>
          </w:tcPr>
          <w:p w:rsidR="001B5D17" w:rsidRPr="008A2419" w:rsidRDefault="003455D9" w:rsidP="00061F6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</w:p>
        </w:tc>
      </w:tr>
      <w:tr w:rsidR="001B5D17" w:rsidRPr="008A2419" w:rsidTr="00061F68">
        <w:tc>
          <w:tcPr>
            <w:tcW w:w="817" w:type="dxa"/>
          </w:tcPr>
          <w:p w:rsidR="001B5D17" w:rsidRPr="003455D9" w:rsidRDefault="001B5D17" w:rsidP="003455D9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124" w:type="dxa"/>
          </w:tcPr>
          <w:p w:rsidR="001B5D17" w:rsidRPr="008A2419" w:rsidRDefault="003455D9" w:rsidP="00061F68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КНП “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Жовтоводська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міська лікарня”</w:t>
            </w:r>
          </w:p>
        </w:tc>
        <w:tc>
          <w:tcPr>
            <w:tcW w:w="1971" w:type="dxa"/>
          </w:tcPr>
          <w:p w:rsidR="001B5D17" w:rsidRPr="008A2419" w:rsidRDefault="001B5D17" w:rsidP="00061F6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971" w:type="dxa"/>
          </w:tcPr>
          <w:p w:rsidR="001B5D17" w:rsidRPr="008A2419" w:rsidRDefault="003455D9" w:rsidP="00061F6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971" w:type="dxa"/>
          </w:tcPr>
          <w:p w:rsidR="001B5D17" w:rsidRPr="008A2419" w:rsidRDefault="003455D9" w:rsidP="00061F6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</w:tr>
      <w:tr w:rsidR="001B5D17" w:rsidRPr="008A2419" w:rsidTr="00061F68">
        <w:tc>
          <w:tcPr>
            <w:tcW w:w="817" w:type="dxa"/>
          </w:tcPr>
          <w:p w:rsidR="001B5D17" w:rsidRPr="003455D9" w:rsidRDefault="001B5D17" w:rsidP="003455D9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124" w:type="dxa"/>
          </w:tcPr>
          <w:p w:rsidR="001B5D17" w:rsidRPr="008A2419" w:rsidRDefault="002D6515" w:rsidP="00061F68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КЗ</w:t>
            </w:r>
            <w:r w:rsidR="003455D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“</w:t>
            </w:r>
            <w:proofErr w:type="spellStart"/>
            <w:r w:rsidR="003455D9">
              <w:rPr>
                <w:rFonts w:ascii="Times New Roman" w:hAnsi="Times New Roman"/>
                <w:sz w:val="24"/>
                <w:szCs w:val="24"/>
                <w:lang w:val="uk-UA"/>
              </w:rPr>
              <w:t>Синельниківська</w:t>
            </w:r>
            <w:proofErr w:type="spellEnd"/>
            <w:r w:rsidR="003455D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центральна районна лікарня”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ДОР</w:t>
            </w:r>
          </w:p>
        </w:tc>
        <w:tc>
          <w:tcPr>
            <w:tcW w:w="1971" w:type="dxa"/>
          </w:tcPr>
          <w:p w:rsidR="003455D9" w:rsidRDefault="003455D9" w:rsidP="003455D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A2419">
              <w:rPr>
                <w:rFonts w:ascii="Times New Roman" w:hAnsi="Times New Roman"/>
                <w:sz w:val="24"/>
                <w:szCs w:val="24"/>
                <w:lang w:val="en-US"/>
              </w:rPr>
              <w:t>Leon</w:t>
            </w:r>
          </w:p>
          <w:p w:rsidR="001B5D17" w:rsidRPr="008A2419" w:rsidRDefault="001B5D17" w:rsidP="00061F6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971" w:type="dxa"/>
          </w:tcPr>
          <w:p w:rsidR="001B5D17" w:rsidRPr="008A2419" w:rsidRDefault="003455D9" w:rsidP="00061F6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971" w:type="dxa"/>
          </w:tcPr>
          <w:p w:rsidR="001B5D17" w:rsidRPr="008A2419" w:rsidRDefault="003455D9" w:rsidP="00061F6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</w:p>
        </w:tc>
      </w:tr>
      <w:tr w:rsidR="001B5D17" w:rsidRPr="008A2419" w:rsidTr="00061F68">
        <w:tc>
          <w:tcPr>
            <w:tcW w:w="817" w:type="dxa"/>
          </w:tcPr>
          <w:p w:rsidR="001B5D17" w:rsidRPr="003455D9" w:rsidRDefault="001B5D17" w:rsidP="003455D9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124" w:type="dxa"/>
          </w:tcPr>
          <w:p w:rsidR="001B5D17" w:rsidRPr="008A2419" w:rsidRDefault="003455D9" w:rsidP="00061F68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1971" w:type="dxa"/>
          </w:tcPr>
          <w:p w:rsidR="001B5D17" w:rsidRPr="008A2419" w:rsidRDefault="001B5D17" w:rsidP="00061F6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971" w:type="dxa"/>
          </w:tcPr>
          <w:p w:rsidR="001B5D17" w:rsidRPr="008A2419" w:rsidRDefault="003455D9" w:rsidP="00061F6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77</w:t>
            </w:r>
          </w:p>
        </w:tc>
        <w:tc>
          <w:tcPr>
            <w:tcW w:w="1971" w:type="dxa"/>
          </w:tcPr>
          <w:p w:rsidR="001B5D17" w:rsidRPr="008A2419" w:rsidRDefault="003455D9" w:rsidP="00061F6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214</w:t>
            </w:r>
          </w:p>
        </w:tc>
      </w:tr>
    </w:tbl>
    <w:p w:rsidR="00061F68" w:rsidRDefault="00061F68" w:rsidP="00061F68">
      <w:pPr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CE4B80" w:rsidRDefault="00CE4B80" w:rsidP="00061F68">
      <w:pPr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3455D9" w:rsidRPr="003455D9" w:rsidRDefault="00CE4B80" w:rsidP="003455D9">
      <w:pPr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В.о.</w:t>
      </w:r>
      <w:r w:rsidR="003455D9" w:rsidRPr="003455D9">
        <w:rPr>
          <w:rFonts w:ascii="Times New Roman" w:hAnsi="Times New Roman"/>
          <w:szCs w:val="28"/>
          <w:lang w:val="uk-UA"/>
        </w:rPr>
        <w:t xml:space="preserve"> директора департаменту</w:t>
      </w:r>
      <w:r w:rsidR="003455D9">
        <w:rPr>
          <w:rFonts w:ascii="Times New Roman" w:hAnsi="Times New Roman"/>
          <w:szCs w:val="28"/>
          <w:lang w:val="uk-UA"/>
        </w:rPr>
        <w:t xml:space="preserve">                 </w:t>
      </w:r>
      <w:r>
        <w:rPr>
          <w:rFonts w:ascii="Times New Roman" w:hAnsi="Times New Roman"/>
          <w:szCs w:val="28"/>
          <w:lang w:val="uk-UA"/>
        </w:rPr>
        <w:t xml:space="preserve">                                               </w:t>
      </w:r>
      <w:proofErr w:type="spellStart"/>
      <w:r>
        <w:rPr>
          <w:rFonts w:ascii="Times New Roman" w:hAnsi="Times New Roman"/>
          <w:szCs w:val="28"/>
          <w:lang w:val="uk-UA"/>
        </w:rPr>
        <w:t>В.В.Кулик</w:t>
      </w:r>
      <w:proofErr w:type="spellEnd"/>
    </w:p>
    <w:sectPr w:rsidR="003455D9" w:rsidRPr="003455D9" w:rsidSect="006904AE">
      <w:headerReference w:type="even" r:id="rId8"/>
      <w:headerReference w:type="default" r:id="rId9"/>
      <w:headerReference w:type="first" r:id="rId10"/>
      <w:pgSz w:w="11906" w:h="16838"/>
      <w:pgMar w:top="1135" w:right="567" w:bottom="1560" w:left="1701" w:header="566" w:footer="1202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6477" w:rsidRDefault="002C6477" w:rsidP="003A104B">
      <w:r>
        <w:separator/>
      </w:r>
    </w:p>
  </w:endnote>
  <w:endnote w:type="continuationSeparator" w:id="0">
    <w:p w:rsidR="002C6477" w:rsidRDefault="002C6477" w:rsidP="003A10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DL">
    <w:altName w:val="Arial"/>
    <w:charset w:val="CC"/>
    <w:family w:val="swiss"/>
    <w:pitch w:val="variable"/>
    <w:sig w:usb0="20007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6477" w:rsidRDefault="002C6477" w:rsidP="003A104B">
      <w:r>
        <w:separator/>
      </w:r>
    </w:p>
  </w:footnote>
  <w:footnote w:type="continuationSeparator" w:id="0">
    <w:p w:rsidR="002C6477" w:rsidRDefault="002C6477" w:rsidP="003A10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3A80" w:rsidRPr="00633A80" w:rsidRDefault="00633A80" w:rsidP="00633A80">
    <w:pPr>
      <w:pStyle w:val="aa"/>
      <w:jc w:val="center"/>
      <w:rPr>
        <w:rFonts w:ascii="Times New Roman" w:hAnsi="Times New Roman"/>
        <w:lang w:val="uk-U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7791360"/>
      <w:docPartObj>
        <w:docPartGallery w:val="Page Numbers (Top of Page)"/>
        <w:docPartUnique/>
      </w:docPartObj>
    </w:sdtPr>
    <w:sdtEndPr/>
    <w:sdtContent>
      <w:p w:rsidR="006904AE" w:rsidRDefault="006904AE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6DDE">
          <w:rPr>
            <w:noProof/>
          </w:rPr>
          <w:t>2</w:t>
        </w:r>
        <w:r>
          <w:fldChar w:fldCharType="end"/>
        </w:r>
      </w:p>
    </w:sdtContent>
  </w:sdt>
  <w:p w:rsidR="006904AE" w:rsidRDefault="006904AE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04AE" w:rsidRDefault="006904AE">
    <w:pPr>
      <w:pStyle w:val="aa"/>
      <w:jc w:val="center"/>
    </w:pPr>
  </w:p>
  <w:p w:rsidR="006904AE" w:rsidRDefault="006904AE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C453DF"/>
    <w:multiLevelType w:val="hybridMultilevel"/>
    <w:tmpl w:val="6D909D7C"/>
    <w:lvl w:ilvl="0" w:tplc="A262105E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2BDE155D"/>
    <w:multiLevelType w:val="hybridMultilevel"/>
    <w:tmpl w:val="D08C3288"/>
    <w:lvl w:ilvl="0" w:tplc="AD7053B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70874037"/>
    <w:multiLevelType w:val="hybridMultilevel"/>
    <w:tmpl w:val="A314E8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ocumentProtection w:edit="readOnly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BE5"/>
    <w:rsid w:val="00000B69"/>
    <w:rsid w:val="00000D13"/>
    <w:rsid w:val="00001733"/>
    <w:rsid w:val="00004AE6"/>
    <w:rsid w:val="00013235"/>
    <w:rsid w:val="0002240D"/>
    <w:rsid w:val="00026F79"/>
    <w:rsid w:val="00060846"/>
    <w:rsid w:val="00061F68"/>
    <w:rsid w:val="00065F8C"/>
    <w:rsid w:val="000713F4"/>
    <w:rsid w:val="00074B05"/>
    <w:rsid w:val="000A3063"/>
    <w:rsid w:val="000A4838"/>
    <w:rsid w:val="000B2569"/>
    <w:rsid w:val="000C2DF2"/>
    <w:rsid w:val="000C4D7E"/>
    <w:rsid w:val="000D39D4"/>
    <w:rsid w:val="000D5858"/>
    <w:rsid w:val="000F7097"/>
    <w:rsid w:val="00106063"/>
    <w:rsid w:val="001522AA"/>
    <w:rsid w:val="001618B0"/>
    <w:rsid w:val="001676F4"/>
    <w:rsid w:val="00171ED5"/>
    <w:rsid w:val="00172FA3"/>
    <w:rsid w:val="00183DAE"/>
    <w:rsid w:val="00187E19"/>
    <w:rsid w:val="001924B8"/>
    <w:rsid w:val="00196E33"/>
    <w:rsid w:val="001B51FF"/>
    <w:rsid w:val="001B5D17"/>
    <w:rsid w:val="001C2D95"/>
    <w:rsid w:val="001C41E6"/>
    <w:rsid w:val="001C79D6"/>
    <w:rsid w:val="001D4D50"/>
    <w:rsid w:val="001F189B"/>
    <w:rsid w:val="001F75E5"/>
    <w:rsid w:val="00216527"/>
    <w:rsid w:val="00216AFF"/>
    <w:rsid w:val="00231893"/>
    <w:rsid w:val="00237F97"/>
    <w:rsid w:val="00242BBD"/>
    <w:rsid w:val="00242C77"/>
    <w:rsid w:val="00266B18"/>
    <w:rsid w:val="00290E39"/>
    <w:rsid w:val="002945BA"/>
    <w:rsid w:val="002A75D7"/>
    <w:rsid w:val="002C1DD9"/>
    <w:rsid w:val="002C48E0"/>
    <w:rsid w:val="002C5528"/>
    <w:rsid w:val="002C6477"/>
    <w:rsid w:val="002D0112"/>
    <w:rsid w:val="002D113B"/>
    <w:rsid w:val="002D3DDB"/>
    <w:rsid w:val="002D489A"/>
    <w:rsid w:val="002D6515"/>
    <w:rsid w:val="002E4315"/>
    <w:rsid w:val="002F0927"/>
    <w:rsid w:val="002F1C6C"/>
    <w:rsid w:val="00301A6A"/>
    <w:rsid w:val="00310AE6"/>
    <w:rsid w:val="0032423A"/>
    <w:rsid w:val="00324AC9"/>
    <w:rsid w:val="003262A7"/>
    <w:rsid w:val="00332924"/>
    <w:rsid w:val="00333EE4"/>
    <w:rsid w:val="00334364"/>
    <w:rsid w:val="00343DF4"/>
    <w:rsid w:val="0034409B"/>
    <w:rsid w:val="003455D9"/>
    <w:rsid w:val="0035470B"/>
    <w:rsid w:val="0037661A"/>
    <w:rsid w:val="003876D0"/>
    <w:rsid w:val="00395DDC"/>
    <w:rsid w:val="003A104B"/>
    <w:rsid w:val="003A1D90"/>
    <w:rsid w:val="003A2584"/>
    <w:rsid w:val="003A643A"/>
    <w:rsid w:val="003B58B7"/>
    <w:rsid w:val="003C42C7"/>
    <w:rsid w:val="003D66A9"/>
    <w:rsid w:val="003E21AE"/>
    <w:rsid w:val="003E2C87"/>
    <w:rsid w:val="003F0CF1"/>
    <w:rsid w:val="00423175"/>
    <w:rsid w:val="00425EB0"/>
    <w:rsid w:val="00453767"/>
    <w:rsid w:val="00455DDE"/>
    <w:rsid w:val="00474895"/>
    <w:rsid w:val="00483B1A"/>
    <w:rsid w:val="00485395"/>
    <w:rsid w:val="00490390"/>
    <w:rsid w:val="004975D5"/>
    <w:rsid w:val="004A09C1"/>
    <w:rsid w:val="004A26B1"/>
    <w:rsid w:val="004B0EC6"/>
    <w:rsid w:val="004C5AAE"/>
    <w:rsid w:val="004C7B3A"/>
    <w:rsid w:val="004C7C5D"/>
    <w:rsid w:val="004E08A3"/>
    <w:rsid w:val="004E6CD2"/>
    <w:rsid w:val="004F01AD"/>
    <w:rsid w:val="00503E25"/>
    <w:rsid w:val="00505BAD"/>
    <w:rsid w:val="00511768"/>
    <w:rsid w:val="0052321F"/>
    <w:rsid w:val="00524D2F"/>
    <w:rsid w:val="00530483"/>
    <w:rsid w:val="00530762"/>
    <w:rsid w:val="005451B8"/>
    <w:rsid w:val="00564C51"/>
    <w:rsid w:val="00574A9F"/>
    <w:rsid w:val="00574F6A"/>
    <w:rsid w:val="0059209D"/>
    <w:rsid w:val="0059304D"/>
    <w:rsid w:val="005A13ED"/>
    <w:rsid w:val="005A3243"/>
    <w:rsid w:val="005A3E90"/>
    <w:rsid w:val="005C1F60"/>
    <w:rsid w:val="005C2543"/>
    <w:rsid w:val="005C74A2"/>
    <w:rsid w:val="005F4710"/>
    <w:rsid w:val="00600FC2"/>
    <w:rsid w:val="00614A1E"/>
    <w:rsid w:val="00632E3C"/>
    <w:rsid w:val="00633A80"/>
    <w:rsid w:val="006368F8"/>
    <w:rsid w:val="00640C4C"/>
    <w:rsid w:val="006440C4"/>
    <w:rsid w:val="00644EE2"/>
    <w:rsid w:val="00647D68"/>
    <w:rsid w:val="00664C00"/>
    <w:rsid w:val="006904AE"/>
    <w:rsid w:val="006A1795"/>
    <w:rsid w:val="006A6185"/>
    <w:rsid w:val="006B4EB5"/>
    <w:rsid w:val="006D6FC5"/>
    <w:rsid w:val="006D76F5"/>
    <w:rsid w:val="006D7807"/>
    <w:rsid w:val="006E1174"/>
    <w:rsid w:val="006E61EE"/>
    <w:rsid w:val="006E6712"/>
    <w:rsid w:val="00700AC3"/>
    <w:rsid w:val="007079C1"/>
    <w:rsid w:val="007159A4"/>
    <w:rsid w:val="00720B08"/>
    <w:rsid w:val="007212D5"/>
    <w:rsid w:val="00723C71"/>
    <w:rsid w:val="00734718"/>
    <w:rsid w:val="0073670F"/>
    <w:rsid w:val="00751031"/>
    <w:rsid w:val="00753CA0"/>
    <w:rsid w:val="007629F5"/>
    <w:rsid w:val="00764F80"/>
    <w:rsid w:val="00776C69"/>
    <w:rsid w:val="007770F7"/>
    <w:rsid w:val="00790D9B"/>
    <w:rsid w:val="007947EF"/>
    <w:rsid w:val="007964B1"/>
    <w:rsid w:val="007973DD"/>
    <w:rsid w:val="007A0AD0"/>
    <w:rsid w:val="007A2AC3"/>
    <w:rsid w:val="007C1FF2"/>
    <w:rsid w:val="007C6C9E"/>
    <w:rsid w:val="007D42AB"/>
    <w:rsid w:val="007D6AF9"/>
    <w:rsid w:val="007F17B2"/>
    <w:rsid w:val="007F2673"/>
    <w:rsid w:val="00803C3C"/>
    <w:rsid w:val="0081117B"/>
    <w:rsid w:val="008258E9"/>
    <w:rsid w:val="00846189"/>
    <w:rsid w:val="0086040F"/>
    <w:rsid w:val="00864937"/>
    <w:rsid w:val="0088138F"/>
    <w:rsid w:val="00881B9D"/>
    <w:rsid w:val="00881D44"/>
    <w:rsid w:val="008912DC"/>
    <w:rsid w:val="008A2419"/>
    <w:rsid w:val="008B46B8"/>
    <w:rsid w:val="008B7FE8"/>
    <w:rsid w:val="008C7928"/>
    <w:rsid w:val="008E4776"/>
    <w:rsid w:val="008E5334"/>
    <w:rsid w:val="008E7491"/>
    <w:rsid w:val="008F5810"/>
    <w:rsid w:val="00904A67"/>
    <w:rsid w:val="00911887"/>
    <w:rsid w:val="0091533E"/>
    <w:rsid w:val="00917442"/>
    <w:rsid w:val="00917E77"/>
    <w:rsid w:val="009215C6"/>
    <w:rsid w:val="0092707B"/>
    <w:rsid w:val="00931ECC"/>
    <w:rsid w:val="00932AA7"/>
    <w:rsid w:val="009340AB"/>
    <w:rsid w:val="00951168"/>
    <w:rsid w:val="009513D1"/>
    <w:rsid w:val="00955939"/>
    <w:rsid w:val="00965DF5"/>
    <w:rsid w:val="00972318"/>
    <w:rsid w:val="00972F06"/>
    <w:rsid w:val="00986039"/>
    <w:rsid w:val="009B4485"/>
    <w:rsid w:val="009B4A5F"/>
    <w:rsid w:val="009E5437"/>
    <w:rsid w:val="009E5A34"/>
    <w:rsid w:val="009F0A1B"/>
    <w:rsid w:val="009F7427"/>
    <w:rsid w:val="00A02160"/>
    <w:rsid w:val="00A05B3B"/>
    <w:rsid w:val="00A15AC9"/>
    <w:rsid w:val="00A2191E"/>
    <w:rsid w:val="00A27F58"/>
    <w:rsid w:val="00A4378A"/>
    <w:rsid w:val="00A76508"/>
    <w:rsid w:val="00A93303"/>
    <w:rsid w:val="00A93A3C"/>
    <w:rsid w:val="00A9402E"/>
    <w:rsid w:val="00A956F3"/>
    <w:rsid w:val="00AB0553"/>
    <w:rsid w:val="00B16A9E"/>
    <w:rsid w:val="00B34DB0"/>
    <w:rsid w:val="00B416D0"/>
    <w:rsid w:val="00B45BBC"/>
    <w:rsid w:val="00B503B8"/>
    <w:rsid w:val="00B71BE5"/>
    <w:rsid w:val="00B8015C"/>
    <w:rsid w:val="00B85245"/>
    <w:rsid w:val="00BA05D6"/>
    <w:rsid w:val="00BA5E03"/>
    <w:rsid w:val="00BB178C"/>
    <w:rsid w:val="00BB6AC7"/>
    <w:rsid w:val="00BC3444"/>
    <w:rsid w:val="00BF09E2"/>
    <w:rsid w:val="00BF6CD9"/>
    <w:rsid w:val="00BF7265"/>
    <w:rsid w:val="00C0424B"/>
    <w:rsid w:val="00C168C2"/>
    <w:rsid w:val="00C30365"/>
    <w:rsid w:val="00C37CEB"/>
    <w:rsid w:val="00C500EF"/>
    <w:rsid w:val="00C54862"/>
    <w:rsid w:val="00C614DB"/>
    <w:rsid w:val="00C74910"/>
    <w:rsid w:val="00C75354"/>
    <w:rsid w:val="00C90F66"/>
    <w:rsid w:val="00C91876"/>
    <w:rsid w:val="00C92CC6"/>
    <w:rsid w:val="00CB63BD"/>
    <w:rsid w:val="00CB7C99"/>
    <w:rsid w:val="00CD19CB"/>
    <w:rsid w:val="00CD322C"/>
    <w:rsid w:val="00CE291C"/>
    <w:rsid w:val="00CE4B80"/>
    <w:rsid w:val="00CF3865"/>
    <w:rsid w:val="00CF47AA"/>
    <w:rsid w:val="00D011C1"/>
    <w:rsid w:val="00D032CE"/>
    <w:rsid w:val="00D23BD6"/>
    <w:rsid w:val="00D26DDE"/>
    <w:rsid w:val="00D30B12"/>
    <w:rsid w:val="00D32B35"/>
    <w:rsid w:val="00D442CF"/>
    <w:rsid w:val="00D506C0"/>
    <w:rsid w:val="00D74D41"/>
    <w:rsid w:val="00D8761F"/>
    <w:rsid w:val="00D92876"/>
    <w:rsid w:val="00DA62AC"/>
    <w:rsid w:val="00DB2147"/>
    <w:rsid w:val="00DB5399"/>
    <w:rsid w:val="00DB7964"/>
    <w:rsid w:val="00DC04B1"/>
    <w:rsid w:val="00DD2132"/>
    <w:rsid w:val="00DF4CD0"/>
    <w:rsid w:val="00DF7FC5"/>
    <w:rsid w:val="00E04524"/>
    <w:rsid w:val="00E1387E"/>
    <w:rsid w:val="00E176B0"/>
    <w:rsid w:val="00E21408"/>
    <w:rsid w:val="00E236C4"/>
    <w:rsid w:val="00E30D98"/>
    <w:rsid w:val="00E31464"/>
    <w:rsid w:val="00E330A3"/>
    <w:rsid w:val="00E4157C"/>
    <w:rsid w:val="00E43169"/>
    <w:rsid w:val="00E54751"/>
    <w:rsid w:val="00E612C3"/>
    <w:rsid w:val="00EA5F8A"/>
    <w:rsid w:val="00EB1F44"/>
    <w:rsid w:val="00EB5E76"/>
    <w:rsid w:val="00EC61C0"/>
    <w:rsid w:val="00EC7CF4"/>
    <w:rsid w:val="00ED05B0"/>
    <w:rsid w:val="00ED4837"/>
    <w:rsid w:val="00EF79EB"/>
    <w:rsid w:val="00F078EE"/>
    <w:rsid w:val="00F07DFC"/>
    <w:rsid w:val="00F27890"/>
    <w:rsid w:val="00F51D6C"/>
    <w:rsid w:val="00F60569"/>
    <w:rsid w:val="00F6480D"/>
    <w:rsid w:val="00F663D5"/>
    <w:rsid w:val="00F8587B"/>
    <w:rsid w:val="00F90490"/>
    <w:rsid w:val="00FA5251"/>
    <w:rsid w:val="00FC71C5"/>
    <w:rsid w:val="00FE5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8E0"/>
    <w:rPr>
      <w:rFonts w:ascii="SchoolDL" w:eastAsia="Times New Roman" w:hAnsi="SchoolDL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çàãîëîâîê 1"/>
    <w:basedOn w:val="a"/>
    <w:next w:val="a"/>
    <w:rsid w:val="002D0112"/>
    <w:pPr>
      <w:keepNext/>
      <w:spacing w:line="192" w:lineRule="auto"/>
      <w:jc w:val="center"/>
    </w:pPr>
    <w:rPr>
      <w:b/>
      <w:sz w:val="30"/>
    </w:rPr>
  </w:style>
  <w:style w:type="paragraph" w:styleId="a3">
    <w:name w:val="Balloon Text"/>
    <w:basedOn w:val="a"/>
    <w:link w:val="a4"/>
    <w:uiPriority w:val="99"/>
    <w:semiHidden/>
    <w:unhideWhenUsed/>
    <w:rsid w:val="002D0112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2D011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5C74A2"/>
    <w:pPr>
      <w:ind w:left="720"/>
      <w:contextualSpacing/>
    </w:pPr>
  </w:style>
  <w:style w:type="character" w:styleId="a6">
    <w:name w:val="Hyperlink"/>
    <w:uiPriority w:val="99"/>
    <w:unhideWhenUsed/>
    <w:rsid w:val="003B58B7"/>
    <w:rPr>
      <w:color w:val="0000FF"/>
      <w:u w:val="single"/>
    </w:rPr>
  </w:style>
  <w:style w:type="paragraph" w:customStyle="1" w:styleId="a7">
    <w:name w:val="Знак"/>
    <w:basedOn w:val="a"/>
    <w:rsid w:val="00F8587B"/>
    <w:rPr>
      <w:rFonts w:ascii="Verdana" w:hAnsi="Verdana" w:cs="Verdana"/>
      <w:sz w:val="20"/>
      <w:lang w:val="en-US" w:eastAsia="en-US"/>
    </w:rPr>
  </w:style>
  <w:style w:type="table" w:styleId="a8">
    <w:name w:val="Table Grid"/>
    <w:basedOn w:val="a1"/>
    <w:uiPriority w:val="59"/>
    <w:rsid w:val="006D76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9">
    <w:name w:val="Знак"/>
    <w:basedOn w:val="a"/>
    <w:rsid w:val="00DB7964"/>
    <w:rPr>
      <w:rFonts w:ascii="Verdana" w:hAnsi="Verdana" w:cs="Verdana"/>
      <w:sz w:val="20"/>
      <w:lang w:val="en-US" w:eastAsia="en-US"/>
    </w:rPr>
  </w:style>
  <w:style w:type="paragraph" w:styleId="aa">
    <w:name w:val="header"/>
    <w:basedOn w:val="a"/>
    <w:link w:val="ab"/>
    <w:uiPriority w:val="99"/>
    <w:unhideWhenUsed/>
    <w:rsid w:val="003A104B"/>
    <w:pPr>
      <w:tabs>
        <w:tab w:val="center" w:pos="4819"/>
        <w:tab w:val="right" w:pos="9639"/>
      </w:tabs>
    </w:pPr>
  </w:style>
  <w:style w:type="character" w:customStyle="1" w:styleId="ab">
    <w:name w:val="Верхний колонтитул Знак"/>
    <w:link w:val="aa"/>
    <w:uiPriority w:val="99"/>
    <w:rsid w:val="003A104B"/>
    <w:rPr>
      <w:rFonts w:ascii="SchoolDL" w:eastAsia="Times New Roman" w:hAnsi="SchoolDL"/>
      <w:sz w:val="28"/>
      <w:lang w:val="ru-RU" w:eastAsia="ru-RU"/>
    </w:rPr>
  </w:style>
  <w:style w:type="paragraph" w:styleId="ac">
    <w:name w:val="footer"/>
    <w:basedOn w:val="a"/>
    <w:link w:val="ad"/>
    <w:uiPriority w:val="99"/>
    <w:unhideWhenUsed/>
    <w:rsid w:val="003A104B"/>
    <w:pPr>
      <w:tabs>
        <w:tab w:val="center" w:pos="4819"/>
        <w:tab w:val="right" w:pos="9639"/>
      </w:tabs>
    </w:pPr>
  </w:style>
  <w:style w:type="character" w:customStyle="1" w:styleId="ad">
    <w:name w:val="Нижний колонтитул Знак"/>
    <w:link w:val="ac"/>
    <w:uiPriority w:val="99"/>
    <w:rsid w:val="003A104B"/>
    <w:rPr>
      <w:rFonts w:ascii="SchoolDL" w:eastAsia="Times New Roman" w:hAnsi="SchoolDL"/>
      <w:sz w:val="28"/>
      <w:lang w:val="ru-RU" w:eastAsia="ru-RU"/>
    </w:rPr>
  </w:style>
  <w:style w:type="paragraph" w:customStyle="1" w:styleId="ae">
    <w:name w:val="Знак"/>
    <w:basedOn w:val="a"/>
    <w:rsid w:val="000F7097"/>
    <w:rPr>
      <w:rFonts w:ascii="Verdana" w:hAnsi="Verdana" w:cs="Verdana"/>
      <w:sz w:val="20"/>
      <w:lang w:val="en-US" w:eastAsia="en-US"/>
    </w:rPr>
  </w:style>
  <w:style w:type="paragraph" w:styleId="af">
    <w:name w:val="No Spacing"/>
    <w:uiPriority w:val="1"/>
    <w:qFormat/>
    <w:rsid w:val="001618B0"/>
    <w:rPr>
      <w:sz w:val="22"/>
      <w:szCs w:val="22"/>
      <w:lang w:val="uk-UA" w:eastAsia="en-US"/>
    </w:rPr>
  </w:style>
  <w:style w:type="paragraph" w:customStyle="1" w:styleId="10">
    <w:name w:val="1"/>
    <w:basedOn w:val="a"/>
    <w:rsid w:val="00324AC9"/>
    <w:rPr>
      <w:rFonts w:ascii="Verdana" w:hAnsi="Verdana" w:cs="Verdan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8E0"/>
    <w:rPr>
      <w:rFonts w:ascii="SchoolDL" w:eastAsia="Times New Roman" w:hAnsi="SchoolDL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çàãîëîâîê 1"/>
    <w:basedOn w:val="a"/>
    <w:next w:val="a"/>
    <w:rsid w:val="002D0112"/>
    <w:pPr>
      <w:keepNext/>
      <w:spacing w:line="192" w:lineRule="auto"/>
      <w:jc w:val="center"/>
    </w:pPr>
    <w:rPr>
      <w:b/>
      <w:sz w:val="30"/>
    </w:rPr>
  </w:style>
  <w:style w:type="paragraph" w:styleId="a3">
    <w:name w:val="Balloon Text"/>
    <w:basedOn w:val="a"/>
    <w:link w:val="a4"/>
    <w:uiPriority w:val="99"/>
    <w:semiHidden/>
    <w:unhideWhenUsed/>
    <w:rsid w:val="002D0112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2D011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5C74A2"/>
    <w:pPr>
      <w:ind w:left="720"/>
      <w:contextualSpacing/>
    </w:pPr>
  </w:style>
  <w:style w:type="character" w:styleId="a6">
    <w:name w:val="Hyperlink"/>
    <w:uiPriority w:val="99"/>
    <w:unhideWhenUsed/>
    <w:rsid w:val="003B58B7"/>
    <w:rPr>
      <w:color w:val="0000FF"/>
      <w:u w:val="single"/>
    </w:rPr>
  </w:style>
  <w:style w:type="paragraph" w:customStyle="1" w:styleId="a7">
    <w:name w:val="Знак"/>
    <w:basedOn w:val="a"/>
    <w:rsid w:val="00F8587B"/>
    <w:rPr>
      <w:rFonts w:ascii="Verdana" w:hAnsi="Verdana" w:cs="Verdana"/>
      <w:sz w:val="20"/>
      <w:lang w:val="en-US" w:eastAsia="en-US"/>
    </w:rPr>
  </w:style>
  <w:style w:type="table" w:styleId="a8">
    <w:name w:val="Table Grid"/>
    <w:basedOn w:val="a1"/>
    <w:uiPriority w:val="59"/>
    <w:rsid w:val="006D76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9">
    <w:name w:val="Знак"/>
    <w:basedOn w:val="a"/>
    <w:rsid w:val="00DB7964"/>
    <w:rPr>
      <w:rFonts w:ascii="Verdana" w:hAnsi="Verdana" w:cs="Verdana"/>
      <w:sz w:val="20"/>
      <w:lang w:val="en-US" w:eastAsia="en-US"/>
    </w:rPr>
  </w:style>
  <w:style w:type="paragraph" w:styleId="aa">
    <w:name w:val="header"/>
    <w:basedOn w:val="a"/>
    <w:link w:val="ab"/>
    <w:uiPriority w:val="99"/>
    <w:unhideWhenUsed/>
    <w:rsid w:val="003A104B"/>
    <w:pPr>
      <w:tabs>
        <w:tab w:val="center" w:pos="4819"/>
        <w:tab w:val="right" w:pos="9639"/>
      </w:tabs>
    </w:pPr>
  </w:style>
  <w:style w:type="character" w:customStyle="1" w:styleId="ab">
    <w:name w:val="Верхний колонтитул Знак"/>
    <w:link w:val="aa"/>
    <w:uiPriority w:val="99"/>
    <w:rsid w:val="003A104B"/>
    <w:rPr>
      <w:rFonts w:ascii="SchoolDL" w:eastAsia="Times New Roman" w:hAnsi="SchoolDL"/>
      <w:sz w:val="28"/>
      <w:lang w:val="ru-RU" w:eastAsia="ru-RU"/>
    </w:rPr>
  </w:style>
  <w:style w:type="paragraph" w:styleId="ac">
    <w:name w:val="footer"/>
    <w:basedOn w:val="a"/>
    <w:link w:val="ad"/>
    <w:uiPriority w:val="99"/>
    <w:unhideWhenUsed/>
    <w:rsid w:val="003A104B"/>
    <w:pPr>
      <w:tabs>
        <w:tab w:val="center" w:pos="4819"/>
        <w:tab w:val="right" w:pos="9639"/>
      </w:tabs>
    </w:pPr>
  </w:style>
  <w:style w:type="character" w:customStyle="1" w:styleId="ad">
    <w:name w:val="Нижний колонтитул Знак"/>
    <w:link w:val="ac"/>
    <w:uiPriority w:val="99"/>
    <w:rsid w:val="003A104B"/>
    <w:rPr>
      <w:rFonts w:ascii="SchoolDL" w:eastAsia="Times New Roman" w:hAnsi="SchoolDL"/>
      <w:sz w:val="28"/>
      <w:lang w:val="ru-RU" w:eastAsia="ru-RU"/>
    </w:rPr>
  </w:style>
  <w:style w:type="paragraph" w:customStyle="1" w:styleId="ae">
    <w:name w:val="Знак"/>
    <w:basedOn w:val="a"/>
    <w:rsid w:val="000F7097"/>
    <w:rPr>
      <w:rFonts w:ascii="Verdana" w:hAnsi="Verdana" w:cs="Verdana"/>
      <w:sz w:val="20"/>
      <w:lang w:val="en-US" w:eastAsia="en-US"/>
    </w:rPr>
  </w:style>
  <w:style w:type="paragraph" w:styleId="af">
    <w:name w:val="No Spacing"/>
    <w:uiPriority w:val="1"/>
    <w:qFormat/>
    <w:rsid w:val="001618B0"/>
    <w:rPr>
      <w:sz w:val="22"/>
      <w:szCs w:val="22"/>
      <w:lang w:val="uk-UA" w:eastAsia="en-US"/>
    </w:rPr>
  </w:style>
  <w:style w:type="paragraph" w:customStyle="1" w:styleId="10">
    <w:name w:val="1"/>
    <w:basedOn w:val="a"/>
    <w:rsid w:val="00324AC9"/>
    <w:rPr>
      <w:rFonts w:ascii="Verdana" w:hAnsi="Verdana" w:cs="Verdan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057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esktop\&#1041;&#1083;&#1072;&#1085;&#1082;%20&#1083;&#1080;&#1089;&#1090;&#107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Бланк листа</Template>
  <TotalTime>57</TotalTime>
  <Pages>2</Pages>
  <Words>367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Рыбка Олена</dc:creator>
  <cp:lastModifiedBy>Elen</cp:lastModifiedBy>
  <cp:revision>24</cp:revision>
  <cp:lastPrinted>2019-10-22T08:23:00Z</cp:lastPrinted>
  <dcterms:created xsi:type="dcterms:W3CDTF">2019-10-01T07:03:00Z</dcterms:created>
  <dcterms:modified xsi:type="dcterms:W3CDTF">2019-10-22T08:24:00Z</dcterms:modified>
</cp:coreProperties>
</file>